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E25549" w14:textId="77777777" w:rsidR="002F6F50" w:rsidRDefault="002F6F50" w:rsidP="002F6F50">
      <w:pPr>
        <w:spacing w:after="0" w:line="240" w:lineRule="auto"/>
        <w:ind w:right="-199"/>
        <w:jc w:val="center"/>
        <w:rPr>
          <w:rFonts w:ascii="Times New Roman" w:hAnsi="Times New Roman"/>
          <w:b/>
          <w:bCs/>
          <w:color w:val="7030A0"/>
          <w:sz w:val="28"/>
          <w:szCs w:val="28"/>
          <w:lang w:val="ru-RU" w:eastAsia="ru-RU"/>
        </w:rPr>
      </w:pPr>
      <w:r w:rsidRPr="00CE7B24">
        <w:rPr>
          <w:rFonts w:ascii="Times New Roman" w:hAnsi="Times New Roman"/>
          <w:b/>
          <w:bCs/>
          <w:color w:val="7030A0"/>
          <w:sz w:val="28"/>
          <w:szCs w:val="28"/>
          <w:lang w:val="ru-RU" w:eastAsia="ru-RU"/>
        </w:rPr>
        <w:t>МЕЖДУНАРОДНЫЙ ИННОВАЦИОННЫЙ ЦЕНТР</w:t>
      </w:r>
    </w:p>
    <w:p w14:paraId="25EE8CDD" w14:textId="77777777" w:rsidR="002F6F50" w:rsidRPr="00CE7B24" w:rsidRDefault="002F6F50" w:rsidP="002F6F50">
      <w:pPr>
        <w:spacing w:after="0" w:line="240" w:lineRule="auto"/>
        <w:ind w:right="-199"/>
        <w:jc w:val="center"/>
        <w:rPr>
          <w:rFonts w:ascii="Times New Roman" w:hAnsi="Times New Roman"/>
          <w:color w:val="7030A0"/>
          <w:sz w:val="20"/>
          <w:szCs w:val="20"/>
          <w:lang w:val="ru-RU" w:eastAsia="ru-RU"/>
        </w:rPr>
      </w:pPr>
      <w:r w:rsidRPr="00CE7B24">
        <w:rPr>
          <w:rFonts w:ascii="Times New Roman" w:hAnsi="Times New Roman"/>
          <w:b/>
          <w:bCs/>
          <w:color w:val="7030A0"/>
          <w:sz w:val="28"/>
          <w:szCs w:val="28"/>
          <w:lang w:val="ru-RU" w:eastAsia="ru-RU"/>
        </w:rPr>
        <w:t xml:space="preserve"> «</w:t>
      </w:r>
      <w:r w:rsidR="00D04E8D">
        <w:rPr>
          <w:rFonts w:ascii="Times New Roman" w:hAnsi="Times New Roman"/>
          <w:b/>
          <w:bCs/>
          <w:color w:val="7030A0"/>
          <w:sz w:val="28"/>
          <w:szCs w:val="28"/>
          <w:lang w:eastAsia="ru-RU"/>
        </w:rPr>
        <w:t>PERSPEKTIVA</w:t>
      </w:r>
      <w:r w:rsidR="00D04E8D" w:rsidRPr="00CB0F64">
        <w:rPr>
          <w:rFonts w:ascii="Times New Roman" w:hAnsi="Times New Roman"/>
          <w:b/>
          <w:bCs/>
          <w:color w:val="7030A0"/>
          <w:sz w:val="28"/>
          <w:szCs w:val="28"/>
          <w:lang w:val="ru-RU" w:eastAsia="ru-RU"/>
        </w:rPr>
        <w:t xml:space="preserve"> </w:t>
      </w:r>
      <w:r w:rsidR="00D04E8D">
        <w:rPr>
          <w:rFonts w:ascii="Times New Roman" w:hAnsi="Times New Roman"/>
          <w:b/>
          <w:bCs/>
          <w:color w:val="7030A0"/>
          <w:sz w:val="28"/>
          <w:szCs w:val="28"/>
          <w:lang w:eastAsia="ru-RU"/>
        </w:rPr>
        <w:t>PLUS</w:t>
      </w:r>
      <w:r w:rsidRPr="00CE7B24">
        <w:rPr>
          <w:rFonts w:ascii="Times New Roman" w:hAnsi="Times New Roman"/>
          <w:b/>
          <w:bCs/>
          <w:color w:val="7030A0"/>
          <w:sz w:val="28"/>
          <w:szCs w:val="28"/>
          <w:lang w:val="ru-RU" w:eastAsia="ru-RU"/>
        </w:rPr>
        <w:t>»</w:t>
      </w:r>
    </w:p>
    <w:p w14:paraId="4B9ECEBB" w14:textId="3347E683" w:rsidR="002F6F50" w:rsidRPr="00CE7B24" w:rsidRDefault="008734DC" w:rsidP="002F6F50">
      <w:pPr>
        <w:spacing w:after="0" w:line="20" w:lineRule="exact"/>
        <w:rPr>
          <w:rFonts w:ascii="Times New Roman" w:hAnsi="Times New Roman"/>
          <w:color w:val="7030A0"/>
          <w:sz w:val="24"/>
          <w:szCs w:val="24"/>
          <w:lang w:val="ru-RU" w:eastAsia="ru-RU"/>
        </w:rPr>
      </w:pPr>
      <w:r>
        <w:rPr>
          <w:noProof/>
        </w:rPr>
        <w:drawing>
          <wp:anchor distT="0" distB="0" distL="114300" distR="114300" simplePos="0" relativeHeight="251658240" behindDoc="1" locked="0" layoutInCell="0" allowOverlap="1" wp14:anchorId="02AE706D" wp14:editId="06B044B1">
            <wp:simplePos x="0" y="0"/>
            <wp:positionH relativeFrom="column">
              <wp:posOffset>-395605</wp:posOffset>
            </wp:positionH>
            <wp:positionV relativeFrom="paragraph">
              <wp:posOffset>158115</wp:posOffset>
            </wp:positionV>
            <wp:extent cx="2115185" cy="1086485"/>
            <wp:effectExtent l="0" t="0" r="0" b="0"/>
            <wp:wrapNone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185" cy="1086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66DAA9C" w14:textId="77777777" w:rsidR="002F6F50" w:rsidRPr="00CE7B24" w:rsidRDefault="002F6F50" w:rsidP="002F6F50">
      <w:pPr>
        <w:spacing w:after="0" w:line="224" w:lineRule="exact"/>
        <w:rPr>
          <w:rFonts w:ascii="Times New Roman" w:hAnsi="Times New Roman"/>
          <w:color w:val="7030A0"/>
          <w:sz w:val="24"/>
          <w:szCs w:val="24"/>
          <w:lang w:val="ru-RU" w:eastAsia="ru-RU"/>
        </w:rPr>
      </w:pPr>
    </w:p>
    <w:p w14:paraId="5836F1DF" w14:textId="77777777" w:rsidR="002F6F50" w:rsidRPr="00BF1D67" w:rsidRDefault="002F6F50" w:rsidP="002F6F50">
      <w:pPr>
        <w:spacing w:after="0" w:line="240" w:lineRule="auto"/>
        <w:ind w:left="6040"/>
        <w:rPr>
          <w:rFonts w:ascii="Times New Roman" w:hAnsi="Times New Roman"/>
          <w:i/>
          <w:color w:val="7030A0"/>
          <w:sz w:val="24"/>
          <w:szCs w:val="24"/>
          <w:lang w:eastAsia="ru-RU"/>
        </w:rPr>
      </w:pPr>
      <w:r w:rsidRPr="00BF1D67">
        <w:rPr>
          <w:rFonts w:ascii="Times New Roman" w:hAnsi="Times New Roman"/>
          <w:i/>
          <w:iCs/>
          <w:color w:val="7030A0"/>
          <w:sz w:val="24"/>
          <w:szCs w:val="24"/>
          <w:lang w:eastAsia="ru-RU"/>
        </w:rPr>
        <w:t xml:space="preserve">Site: </w:t>
      </w:r>
      <w:hyperlink r:id="rId7" w:history="1">
        <w:r w:rsidRPr="00BF1D67">
          <w:rPr>
            <w:rStyle w:val="a3"/>
            <w:rFonts w:ascii="Times New Roman" w:hAnsi="Times New Roman"/>
            <w:i/>
            <w:color w:val="7030A0"/>
            <w:sz w:val="24"/>
            <w:szCs w:val="24"/>
          </w:rPr>
          <w:t>http://perspektiva-plus.pro/index.php/konkursy</w:t>
        </w:r>
      </w:hyperlink>
    </w:p>
    <w:p w14:paraId="4EE9D1A0" w14:textId="77777777" w:rsidR="002F6F50" w:rsidRPr="00BF1D67" w:rsidRDefault="002F6F50" w:rsidP="002F6F50">
      <w:pPr>
        <w:spacing w:after="0" w:line="240" w:lineRule="auto"/>
        <w:ind w:left="6040"/>
        <w:rPr>
          <w:rFonts w:ascii="Times New Roman" w:hAnsi="Times New Roman"/>
          <w:i/>
          <w:color w:val="7030A0"/>
          <w:sz w:val="24"/>
          <w:szCs w:val="24"/>
          <w:lang w:eastAsia="ru-RU"/>
        </w:rPr>
      </w:pPr>
      <w:r w:rsidRPr="00BF1D67">
        <w:rPr>
          <w:rFonts w:ascii="Times New Roman" w:hAnsi="Times New Roman"/>
          <w:i/>
          <w:iCs/>
          <w:color w:val="7030A0"/>
          <w:sz w:val="24"/>
          <w:szCs w:val="24"/>
          <w:lang w:eastAsia="ru-RU"/>
        </w:rPr>
        <w:t xml:space="preserve">E-mail: </w:t>
      </w:r>
      <w:r w:rsidR="00A30297">
        <w:rPr>
          <w:rFonts w:ascii="Times New Roman" w:hAnsi="Times New Roman"/>
          <w:i/>
          <w:iCs/>
          <w:color w:val="7030A0"/>
          <w:sz w:val="24"/>
          <w:szCs w:val="24"/>
          <w:lang w:eastAsia="ru-RU"/>
        </w:rPr>
        <w:t>perspektiva.1969</w:t>
      </w:r>
      <w:hyperlink r:id="rId8" w:history="1">
        <w:r w:rsidRPr="00BF1D67">
          <w:rPr>
            <w:rStyle w:val="a3"/>
            <w:rFonts w:ascii="Times New Roman" w:eastAsia="Calibri" w:hAnsi="Times New Roman"/>
            <w:i/>
            <w:color w:val="7030A0"/>
            <w:sz w:val="24"/>
            <w:szCs w:val="24"/>
            <w:shd w:val="clear" w:color="auto" w:fill="FFFFFF"/>
          </w:rPr>
          <w:t>@gmail.com</w:t>
        </w:r>
      </w:hyperlink>
    </w:p>
    <w:p w14:paraId="7B1BCA40" w14:textId="77777777" w:rsidR="002F6F50" w:rsidRPr="00BF1D67" w:rsidRDefault="002F6F50" w:rsidP="002F6F50">
      <w:pPr>
        <w:spacing w:after="0" w:line="251" w:lineRule="exact"/>
        <w:rPr>
          <w:rFonts w:ascii="Times New Roman" w:hAnsi="Times New Roman"/>
          <w:i/>
          <w:color w:val="7030A0"/>
          <w:sz w:val="24"/>
          <w:szCs w:val="24"/>
          <w:lang w:eastAsia="ru-RU"/>
        </w:rPr>
      </w:pPr>
    </w:p>
    <w:p w14:paraId="742B055D" w14:textId="77777777" w:rsidR="002F6F50" w:rsidRPr="00BF1D67" w:rsidRDefault="002F6F50" w:rsidP="002F6F50">
      <w:pPr>
        <w:spacing w:after="0" w:line="20" w:lineRule="exact"/>
        <w:rPr>
          <w:rFonts w:ascii="Times New Roman" w:hAnsi="Times New Roman"/>
          <w:i/>
          <w:color w:val="7030A0"/>
          <w:sz w:val="24"/>
          <w:szCs w:val="24"/>
          <w:lang w:eastAsia="ru-RU"/>
        </w:rPr>
      </w:pPr>
    </w:p>
    <w:p w14:paraId="3179B467" w14:textId="77777777" w:rsidR="002F6F50" w:rsidRPr="00CB0F64" w:rsidRDefault="002F6F50" w:rsidP="002F6F50">
      <w:pPr>
        <w:spacing w:after="0" w:line="200" w:lineRule="exact"/>
        <w:jc w:val="center"/>
        <w:rPr>
          <w:rFonts w:ascii="Times New Roman" w:hAnsi="Times New Roman"/>
          <w:i/>
          <w:color w:val="7030A0"/>
          <w:sz w:val="24"/>
          <w:szCs w:val="24"/>
          <w:lang w:eastAsia="ru-RU"/>
        </w:rPr>
      </w:pPr>
      <w:r w:rsidRPr="00BF1D67">
        <w:rPr>
          <w:rFonts w:ascii="Times New Roman" w:hAnsi="Times New Roman"/>
          <w:i/>
          <w:color w:val="7030A0"/>
          <w:sz w:val="24"/>
          <w:szCs w:val="24"/>
          <w:lang w:eastAsia="ru-RU"/>
        </w:rPr>
        <w:t xml:space="preserve">                                                                                                       Masarykova třída 668/29, </w:t>
      </w:r>
    </w:p>
    <w:p w14:paraId="250A9163" w14:textId="77777777" w:rsidR="00BF1D67" w:rsidRPr="00CB0F64" w:rsidRDefault="00BF1D67" w:rsidP="002F6F50">
      <w:pPr>
        <w:spacing w:after="0" w:line="200" w:lineRule="exact"/>
        <w:jc w:val="center"/>
        <w:rPr>
          <w:rFonts w:ascii="Times New Roman" w:hAnsi="Times New Roman"/>
          <w:i/>
          <w:color w:val="7030A0"/>
          <w:sz w:val="24"/>
          <w:szCs w:val="24"/>
          <w:lang w:eastAsia="ru-RU"/>
        </w:rPr>
      </w:pPr>
    </w:p>
    <w:p w14:paraId="21783EC3" w14:textId="77777777" w:rsidR="002F6F50" w:rsidRPr="00BF1D67" w:rsidRDefault="002F6F50" w:rsidP="002F6F50">
      <w:pPr>
        <w:spacing w:after="0" w:line="200" w:lineRule="exact"/>
        <w:jc w:val="center"/>
        <w:rPr>
          <w:rFonts w:ascii="Times New Roman" w:hAnsi="Times New Roman"/>
          <w:i/>
          <w:color w:val="7030A0"/>
          <w:sz w:val="24"/>
          <w:szCs w:val="24"/>
          <w:lang w:val="ru-RU" w:eastAsia="ru-RU"/>
        </w:rPr>
      </w:pPr>
      <w:r w:rsidRPr="00BF1D67">
        <w:rPr>
          <w:rFonts w:ascii="Times New Roman" w:hAnsi="Times New Roman"/>
          <w:i/>
          <w:color w:val="7030A0"/>
          <w:sz w:val="24"/>
          <w:szCs w:val="24"/>
          <w:lang w:eastAsia="ru-RU"/>
        </w:rPr>
        <w:t xml:space="preserve">                                                                                                  </w:t>
      </w:r>
      <w:r w:rsidR="00BF1D67" w:rsidRPr="00CB0F64">
        <w:rPr>
          <w:rFonts w:ascii="Times New Roman" w:hAnsi="Times New Roman"/>
          <w:i/>
          <w:color w:val="7030A0"/>
          <w:sz w:val="24"/>
          <w:szCs w:val="24"/>
          <w:lang w:eastAsia="ru-RU"/>
        </w:rPr>
        <w:t xml:space="preserve"> </w:t>
      </w:r>
      <w:r w:rsidRPr="00BF1D67">
        <w:rPr>
          <w:rFonts w:ascii="Times New Roman" w:hAnsi="Times New Roman"/>
          <w:i/>
          <w:color w:val="7030A0"/>
          <w:sz w:val="24"/>
          <w:szCs w:val="24"/>
          <w:lang w:eastAsia="ru-RU"/>
        </w:rPr>
        <w:t>Teplice</w:t>
      </w:r>
      <w:r w:rsidRPr="00BF1D67">
        <w:rPr>
          <w:rFonts w:ascii="Times New Roman" w:hAnsi="Times New Roman"/>
          <w:i/>
          <w:color w:val="7030A0"/>
          <w:sz w:val="24"/>
          <w:szCs w:val="24"/>
          <w:lang w:val="ru-RU" w:eastAsia="ru-RU"/>
        </w:rPr>
        <w:t xml:space="preserve">, </w:t>
      </w:r>
      <w:r w:rsidRPr="00BF1D67">
        <w:rPr>
          <w:rFonts w:ascii="Times New Roman" w:hAnsi="Times New Roman"/>
          <w:i/>
          <w:color w:val="7030A0"/>
          <w:sz w:val="24"/>
          <w:szCs w:val="24"/>
          <w:lang w:eastAsia="ru-RU"/>
        </w:rPr>
        <w:t>Czech</w:t>
      </w:r>
      <w:r w:rsidRPr="00BF1D67">
        <w:rPr>
          <w:rFonts w:ascii="Times New Roman" w:hAnsi="Times New Roman"/>
          <w:i/>
          <w:color w:val="7030A0"/>
          <w:sz w:val="24"/>
          <w:szCs w:val="24"/>
          <w:lang w:val="ru-RU" w:eastAsia="ru-RU"/>
        </w:rPr>
        <w:t xml:space="preserve"> </w:t>
      </w:r>
      <w:r w:rsidRPr="00BF1D67">
        <w:rPr>
          <w:rFonts w:ascii="Times New Roman" w:hAnsi="Times New Roman"/>
          <w:i/>
          <w:color w:val="7030A0"/>
          <w:sz w:val="24"/>
          <w:szCs w:val="24"/>
          <w:lang w:eastAsia="ru-RU"/>
        </w:rPr>
        <w:t>Republic</w:t>
      </w:r>
    </w:p>
    <w:p w14:paraId="1D0C705F" w14:textId="4462BB28" w:rsidR="002F6F50" w:rsidRPr="00BF1D67" w:rsidRDefault="008734DC" w:rsidP="002F6F50">
      <w:pPr>
        <w:spacing w:after="0" w:line="200" w:lineRule="exact"/>
        <w:jc w:val="center"/>
        <w:rPr>
          <w:rFonts w:ascii="Times New Roman" w:hAnsi="Times New Roman"/>
          <w:i/>
          <w:color w:val="7030A0"/>
          <w:sz w:val="24"/>
          <w:szCs w:val="24"/>
          <w:lang w:val="ru-RU" w:eastAsia="ru-RU"/>
        </w:rPr>
      </w:pPr>
      <w:r w:rsidRPr="00B7634F">
        <w:rPr>
          <w:rFonts w:ascii="Times New Roman" w:hAnsi="Times New Roman"/>
          <w:b/>
          <w:i/>
          <w:noProof/>
          <w:sz w:val="24"/>
          <w:szCs w:val="24"/>
          <w:lang w:val="ru-RU" w:eastAsia="ru-RU"/>
        </w:rPr>
        <w:drawing>
          <wp:inline distT="0" distB="0" distL="0" distR="0" wp14:anchorId="3B407FF6" wp14:editId="42AEBBAD">
            <wp:extent cx="11056620" cy="9898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6620" cy="9898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3FA277" w14:textId="77777777" w:rsidR="002F6F50" w:rsidRPr="00BF1D67" w:rsidRDefault="002F6F50" w:rsidP="002F6F50">
      <w:pPr>
        <w:spacing w:after="0" w:line="200" w:lineRule="exact"/>
        <w:jc w:val="center"/>
        <w:rPr>
          <w:rFonts w:ascii="Times New Roman" w:hAnsi="Times New Roman"/>
          <w:i/>
          <w:color w:val="7030A0"/>
          <w:sz w:val="24"/>
          <w:szCs w:val="24"/>
          <w:lang w:val="ru-RU" w:eastAsia="ru-RU"/>
        </w:rPr>
      </w:pPr>
      <w:r w:rsidRPr="00BF1D67">
        <w:rPr>
          <w:rFonts w:ascii="Times New Roman" w:hAnsi="Times New Roman"/>
          <w:i/>
          <w:color w:val="7030A0"/>
          <w:sz w:val="24"/>
          <w:szCs w:val="24"/>
          <w:lang w:val="ru-RU" w:eastAsia="ru-RU"/>
        </w:rPr>
        <w:t xml:space="preserve">                                                                                                    </w:t>
      </w:r>
      <w:r w:rsidRPr="00BF1D67">
        <w:rPr>
          <w:rFonts w:ascii="Times New Roman" w:hAnsi="Times New Roman"/>
          <w:i/>
          <w:color w:val="7030A0"/>
          <w:sz w:val="24"/>
          <w:szCs w:val="24"/>
          <w:lang w:eastAsia="ru-RU"/>
        </w:rPr>
        <w:t>WhatsApp</w:t>
      </w:r>
      <w:r w:rsidRPr="00BF1D67">
        <w:rPr>
          <w:rFonts w:ascii="Times New Roman" w:hAnsi="Times New Roman"/>
          <w:i/>
          <w:color w:val="7030A0"/>
          <w:sz w:val="24"/>
          <w:szCs w:val="24"/>
          <w:lang w:val="ru-RU" w:eastAsia="ru-RU"/>
        </w:rPr>
        <w:t xml:space="preserve"> +79617956392</w:t>
      </w:r>
    </w:p>
    <w:p w14:paraId="01485A52" w14:textId="77777777" w:rsidR="002F6F50" w:rsidRPr="00BF1D67" w:rsidRDefault="002F6F50" w:rsidP="002F6F50">
      <w:pPr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/>
          <w:i/>
          <w:color w:val="7030A0"/>
          <w:sz w:val="24"/>
          <w:szCs w:val="24"/>
          <w:lang w:val="ru-RU"/>
        </w:rPr>
      </w:pPr>
    </w:p>
    <w:p w14:paraId="4FBD99E9" w14:textId="77777777" w:rsidR="002F6F50" w:rsidRPr="00A442E8" w:rsidRDefault="002F6F50" w:rsidP="00A442E8">
      <w:pPr>
        <w:spacing w:after="0" w:line="200" w:lineRule="exact"/>
        <w:jc w:val="center"/>
        <w:rPr>
          <w:rFonts w:ascii="Times New Roman" w:hAnsi="Times New Roman"/>
          <w:i/>
          <w:color w:val="002060"/>
          <w:lang w:val="ru-RU" w:eastAsia="ru-RU"/>
        </w:rPr>
      </w:pPr>
    </w:p>
    <w:p w14:paraId="37C665BC" w14:textId="77777777" w:rsidR="004F05AB" w:rsidRPr="004F05AB" w:rsidRDefault="004F05AB" w:rsidP="004F05AB">
      <w:pPr>
        <w:shd w:val="clear" w:color="auto" w:fill="FFFFFF"/>
        <w:spacing w:after="150" w:line="343" w:lineRule="atLeast"/>
        <w:ind w:left="360"/>
        <w:contextualSpacing/>
        <w:jc w:val="center"/>
        <w:textAlignment w:val="top"/>
        <w:rPr>
          <w:rFonts w:ascii="Times New Roman" w:hAnsi="Times New Roman"/>
          <w:b/>
          <w:i/>
          <w:color w:val="8064A2"/>
          <w:sz w:val="24"/>
          <w:szCs w:val="24"/>
          <w:lang w:val="ru-RU" w:eastAsia="ru-RU"/>
        </w:rPr>
      </w:pPr>
      <w:r w:rsidRPr="004F05AB">
        <w:rPr>
          <w:rFonts w:ascii="Times New Roman" w:hAnsi="Times New Roman"/>
          <w:b/>
          <w:i/>
          <w:color w:val="8064A2"/>
          <w:sz w:val="24"/>
          <w:szCs w:val="24"/>
          <w:lang w:val="ru-RU" w:eastAsia="ru-RU"/>
        </w:rPr>
        <w:t xml:space="preserve">                                                                                     </w:t>
      </w:r>
      <w:r w:rsidRPr="004F05AB">
        <w:rPr>
          <w:rFonts w:ascii="Times New Roman" w:hAnsi="Times New Roman"/>
          <w:b/>
          <w:i/>
          <w:color w:val="8064A2"/>
          <w:sz w:val="24"/>
          <w:szCs w:val="24"/>
          <w:lang w:eastAsia="ru-RU"/>
        </w:rPr>
        <w:t>Viber</w:t>
      </w:r>
      <w:r w:rsidRPr="004F05AB">
        <w:rPr>
          <w:rFonts w:ascii="Times New Roman" w:hAnsi="Times New Roman"/>
          <w:b/>
          <w:i/>
          <w:color w:val="8064A2"/>
          <w:sz w:val="24"/>
          <w:szCs w:val="24"/>
          <w:lang w:val="ru-RU" w:eastAsia="ru-RU"/>
        </w:rPr>
        <w:t>+79617956392</w:t>
      </w:r>
    </w:p>
    <w:p w14:paraId="51399F9C" w14:textId="77777777" w:rsidR="00FE2A85" w:rsidRPr="00A442E8" w:rsidRDefault="00FE2A8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14:paraId="2AACF3FF" w14:textId="5B92B461" w:rsidR="00FE2A85" w:rsidRPr="00A442E8" w:rsidRDefault="008734D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  <w:r>
        <w:rPr>
          <w:noProof/>
        </w:rPr>
        <w:drawing>
          <wp:anchor distT="0" distB="0" distL="114300" distR="114300" simplePos="0" relativeHeight="251657216" behindDoc="1" locked="0" layoutInCell="0" allowOverlap="1" wp14:anchorId="791BBB8B" wp14:editId="4A7091B5">
            <wp:simplePos x="0" y="0"/>
            <wp:positionH relativeFrom="column">
              <wp:posOffset>-672465</wp:posOffset>
            </wp:positionH>
            <wp:positionV relativeFrom="paragraph">
              <wp:posOffset>106680</wp:posOffset>
            </wp:positionV>
            <wp:extent cx="6812915" cy="19685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2915" cy="19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194CB0" w14:textId="77777777" w:rsidR="00FE2A85" w:rsidRPr="00A442E8" w:rsidRDefault="00FE2A85">
      <w:pPr>
        <w:widowControl w:val="0"/>
        <w:autoSpaceDE w:val="0"/>
        <w:autoSpaceDN w:val="0"/>
        <w:adjustRightInd w:val="0"/>
        <w:spacing w:after="0" w:line="287" w:lineRule="exact"/>
        <w:rPr>
          <w:rFonts w:ascii="Times New Roman" w:hAnsi="Times New Roman"/>
          <w:sz w:val="24"/>
          <w:szCs w:val="24"/>
          <w:lang w:val="ru-RU"/>
        </w:rPr>
      </w:pPr>
    </w:p>
    <w:p w14:paraId="0D9FC79E" w14:textId="77777777" w:rsidR="00A442E8" w:rsidRPr="00A442E8" w:rsidRDefault="00A442E8" w:rsidP="00A442E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940"/>
        <w:rPr>
          <w:rFonts w:ascii="Times New Roman" w:hAnsi="Times New Roman"/>
          <w:sz w:val="24"/>
          <w:szCs w:val="24"/>
          <w:lang w:val="ru-RU"/>
        </w:rPr>
      </w:pPr>
    </w:p>
    <w:p w14:paraId="45B9BD68" w14:textId="77777777" w:rsidR="00373B1F" w:rsidRPr="00373B1F" w:rsidRDefault="00373B1F" w:rsidP="00373B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373B1F">
        <w:rPr>
          <w:rFonts w:ascii="Times New Roman" w:hAnsi="Times New Roman"/>
          <w:b/>
          <w:sz w:val="28"/>
          <w:szCs w:val="28"/>
          <w:lang w:val="ru-RU" w:eastAsia="ru-RU"/>
        </w:rPr>
        <w:t xml:space="preserve">Положение о </w:t>
      </w:r>
      <w:r w:rsidR="002F6F50">
        <w:rPr>
          <w:rFonts w:ascii="Times New Roman" w:hAnsi="Times New Roman"/>
          <w:b/>
          <w:sz w:val="28"/>
          <w:szCs w:val="28"/>
          <w:lang w:val="ru-RU" w:eastAsia="ru-RU"/>
        </w:rPr>
        <w:t xml:space="preserve"> </w:t>
      </w:r>
      <w:r w:rsidRPr="00373B1F">
        <w:rPr>
          <w:rFonts w:ascii="Times New Roman" w:hAnsi="Times New Roman"/>
          <w:b/>
          <w:sz w:val="28"/>
          <w:szCs w:val="28"/>
          <w:lang w:val="ru-RU" w:eastAsia="ru-RU"/>
        </w:rPr>
        <w:t xml:space="preserve">Международном </w:t>
      </w:r>
      <w:r w:rsidR="00AD6EC8">
        <w:rPr>
          <w:rFonts w:ascii="Times New Roman" w:hAnsi="Times New Roman"/>
          <w:b/>
          <w:sz w:val="28"/>
          <w:szCs w:val="28"/>
          <w:lang w:val="ru-RU" w:eastAsia="ru-RU"/>
        </w:rPr>
        <w:t>музыкальном</w:t>
      </w:r>
      <w:r w:rsidR="00BF1D67">
        <w:rPr>
          <w:rFonts w:ascii="Times New Roman" w:hAnsi="Times New Roman"/>
          <w:b/>
          <w:sz w:val="28"/>
          <w:szCs w:val="28"/>
          <w:lang w:val="ru-RU" w:eastAsia="ru-RU"/>
        </w:rPr>
        <w:t xml:space="preserve"> конкурсе </w:t>
      </w:r>
      <w:r w:rsidR="002F6F50">
        <w:rPr>
          <w:rFonts w:ascii="Times New Roman" w:hAnsi="Times New Roman"/>
          <w:b/>
          <w:sz w:val="28"/>
          <w:szCs w:val="28"/>
          <w:lang w:val="ru-RU" w:eastAsia="ru-RU"/>
        </w:rPr>
        <w:t>«</w:t>
      </w:r>
      <w:r w:rsidR="00AE61B0">
        <w:rPr>
          <w:rFonts w:ascii="Times New Roman" w:hAnsi="Times New Roman"/>
          <w:b/>
          <w:sz w:val="28"/>
          <w:szCs w:val="28"/>
          <w:lang w:val="ru-RU" w:eastAsia="ru-RU"/>
        </w:rPr>
        <w:t>Звездный час</w:t>
      </w:r>
      <w:r>
        <w:rPr>
          <w:rFonts w:ascii="Times New Roman" w:hAnsi="Times New Roman"/>
          <w:b/>
          <w:sz w:val="28"/>
          <w:szCs w:val="28"/>
          <w:lang w:val="ru-RU" w:eastAsia="ru-RU"/>
        </w:rPr>
        <w:t>»</w:t>
      </w:r>
    </w:p>
    <w:p w14:paraId="01A423CA" w14:textId="77777777" w:rsidR="00373B1F" w:rsidRPr="00373B1F" w:rsidRDefault="00373B1F" w:rsidP="00373B1F">
      <w:pPr>
        <w:spacing w:after="0" w:line="240" w:lineRule="auto"/>
        <w:jc w:val="center"/>
        <w:rPr>
          <w:rFonts w:ascii="Times New Roman" w:hAnsi="Times New Roman"/>
          <w:b/>
          <w:color w:val="0070C0"/>
          <w:sz w:val="28"/>
          <w:szCs w:val="28"/>
          <w:lang w:val="ru-RU" w:eastAsia="ru-RU"/>
        </w:rPr>
      </w:pPr>
    </w:p>
    <w:p w14:paraId="10FDAA2B" w14:textId="77777777" w:rsidR="00373B1F" w:rsidRPr="00373B1F" w:rsidRDefault="00BF1D67" w:rsidP="00373B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color w:val="17365D"/>
          <w:sz w:val="24"/>
          <w:szCs w:val="24"/>
          <w:lang w:val="ru-RU"/>
        </w:rPr>
      </w:pPr>
      <w:r>
        <w:rPr>
          <w:rFonts w:ascii="Times New Roman" w:eastAsia="Calibri" w:hAnsi="Times New Roman"/>
          <w:b/>
          <w:bCs/>
          <w:color w:val="17365D"/>
          <w:sz w:val="24"/>
          <w:szCs w:val="24"/>
          <w:lang w:val="ru-RU"/>
        </w:rPr>
        <w:t xml:space="preserve"> </w:t>
      </w:r>
    </w:p>
    <w:p w14:paraId="6E75E66C" w14:textId="77777777" w:rsidR="00373B1F" w:rsidRPr="00373B1F" w:rsidRDefault="00BF1D67" w:rsidP="00373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color w:val="17365D"/>
          <w:sz w:val="24"/>
          <w:szCs w:val="24"/>
          <w:lang w:val="ru-RU"/>
        </w:rPr>
      </w:pPr>
      <w:r>
        <w:rPr>
          <w:rFonts w:ascii="Times New Roman" w:eastAsia="Calibri" w:hAnsi="Times New Roman"/>
          <w:b/>
          <w:bCs/>
          <w:color w:val="17365D"/>
          <w:sz w:val="24"/>
          <w:szCs w:val="24"/>
          <w:lang w:val="ru-RU"/>
        </w:rPr>
        <w:t xml:space="preserve"> </w:t>
      </w:r>
    </w:p>
    <w:p w14:paraId="3C15A86B" w14:textId="77777777" w:rsidR="00BF1D67" w:rsidRPr="00BF1D67" w:rsidRDefault="00BF1D67" w:rsidP="00BF1D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</w:pPr>
      <w:r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 </w:t>
      </w:r>
      <w:r w:rsidRPr="00BF1D67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К участию в </w:t>
      </w:r>
      <w:r w:rsidR="00622334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>музыкальном</w:t>
      </w:r>
      <w:r w:rsidRPr="00BF1D67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 конкурсе принимаются видеоролики</w:t>
      </w:r>
      <w:r w:rsidR="00F23565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 и аудио записи</w:t>
      </w:r>
      <w:r w:rsidRPr="00BF1D67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 только с "живыми" исполнениями без элементов монтажа. </w:t>
      </w:r>
    </w:p>
    <w:p w14:paraId="25EAF7C0" w14:textId="77777777" w:rsidR="00BF1D67" w:rsidRPr="00BF1D67" w:rsidRDefault="00BF1D67" w:rsidP="00BF1D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</w:pPr>
    </w:p>
    <w:p w14:paraId="422F4349" w14:textId="77777777" w:rsidR="00BF1D67" w:rsidRPr="00BF1D67" w:rsidRDefault="00BF1D67" w:rsidP="00BF1D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</w:pPr>
      <w:r w:rsidRPr="00BF1D67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Приглашаются </w:t>
      </w:r>
      <w:r w:rsidR="00622334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>музыканты, музыкальные коллективы</w:t>
      </w:r>
      <w:r w:rsidRPr="00BF1D67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 из любых учебных заведений, учреждений дополнительного образования, Домов и Дворцов культуры, вокальных студий, центров эстетического воспитания из РФ и </w:t>
      </w:r>
      <w:r w:rsidR="00CB0F64" w:rsidRPr="00BF1D67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стран ближнего </w:t>
      </w:r>
      <w:r w:rsidR="00CB0F64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и дальнего </w:t>
      </w:r>
      <w:r w:rsidR="00CB0F64" w:rsidRPr="00BF1D67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>зарубежья</w:t>
      </w:r>
      <w:r w:rsidR="00CB0F64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>, просто творческие люди</w:t>
      </w:r>
      <w:r w:rsidR="00CB0F64" w:rsidRPr="00BF1D67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 без возрастных ограничений</w:t>
      </w:r>
      <w:r w:rsidR="00CB0F64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.  </w:t>
      </w:r>
    </w:p>
    <w:p w14:paraId="2A352CC0" w14:textId="77777777" w:rsidR="00373B1F" w:rsidRPr="00AE1FE5" w:rsidRDefault="00BF1D67" w:rsidP="00BF1D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</w:pPr>
      <w:r w:rsidRPr="00BF1D67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Конкурс </w:t>
      </w:r>
      <w:r w:rsidR="00622334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>музыкантов</w:t>
      </w:r>
      <w:r w:rsidRPr="00BF1D67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 проводится круглый год. Участники</w:t>
      </w:r>
      <w:r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 получают дипломы, педагоги</w:t>
      </w:r>
      <w:r w:rsidR="00546914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>, руководители</w:t>
      </w:r>
      <w:r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 – благодарности</w:t>
      </w:r>
      <w:r w:rsidR="00546914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>.</w:t>
      </w:r>
      <w:r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 </w:t>
      </w:r>
      <w:r w:rsidR="00F23565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 Работы оцениваются еженедельно до окончания конкурса. По окончании конкурса проводится дополнительное голосование жюри и выбирается участник, которому присуждается   гран-при конкурса. </w:t>
      </w:r>
    </w:p>
    <w:p w14:paraId="5502846F" w14:textId="77777777" w:rsidR="00AE61B0" w:rsidRDefault="00AE61B0" w:rsidP="00AE61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>
        <w:rPr>
          <w:rFonts w:ascii="Times New Roman" w:eastAsia="Calibri" w:hAnsi="Times New Roman"/>
          <w:color w:val="000000"/>
          <w:sz w:val="24"/>
          <w:szCs w:val="24"/>
          <w:lang w:val="ru-RU"/>
        </w:rPr>
        <w:t>Прием работ 1 этапа: с 1 март  по 31 марта 2021 года;</w:t>
      </w:r>
    </w:p>
    <w:p w14:paraId="5C9F897D" w14:textId="77777777" w:rsidR="00AE61B0" w:rsidRDefault="00AE61B0" w:rsidP="00AE61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>
        <w:rPr>
          <w:rFonts w:ascii="Times New Roman" w:eastAsia="Calibri" w:hAnsi="Times New Roman"/>
          <w:color w:val="000000"/>
          <w:sz w:val="24"/>
          <w:szCs w:val="24"/>
          <w:lang w:val="ru-RU"/>
        </w:rPr>
        <w:t>Оценка работ 1 этапа: с 1 по 1</w:t>
      </w:r>
      <w:r w:rsidRPr="00020CDD">
        <w:rPr>
          <w:rFonts w:ascii="Times New Roman" w:eastAsia="Calibri" w:hAnsi="Times New Roman"/>
          <w:color w:val="000000"/>
          <w:sz w:val="24"/>
          <w:szCs w:val="24"/>
          <w:lang w:val="ru-RU"/>
        </w:rPr>
        <w:t>5</w:t>
      </w:r>
      <w:r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 апреля 2021  года;</w:t>
      </w:r>
      <w:r w:rsidRPr="00420DC9"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/>
          <w:color w:val="000000"/>
          <w:sz w:val="24"/>
          <w:szCs w:val="24"/>
          <w:lang w:val="ru-RU"/>
        </w:rPr>
        <w:t>(Сроки корректируются)</w:t>
      </w:r>
    </w:p>
    <w:p w14:paraId="6F6A6137" w14:textId="77777777" w:rsidR="00AE61B0" w:rsidRDefault="00AE61B0" w:rsidP="00AE61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>
        <w:rPr>
          <w:rFonts w:ascii="Times New Roman" w:eastAsia="Calibri" w:hAnsi="Times New Roman"/>
          <w:color w:val="000000"/>
          <w:sz w:val="24"/>
          <w:szCs w:val="24"/>
          <w:lang w:val="ru-RU"/>
        </w:rPr>
        <w:t>Объявление итогов конкурса: с 1</w:t>
      </w:r>
      <w:r w:rsidRPr="00B53301">
        <w:rPr>
          <w:rFonts w:ascii="Times New Roman" w:eastAsia="Calibri" w:hAnsi="Times New Roman"/>
          <w:color w:val="000000"/>
          <w:sz w:val="24"/>
          <w:szCs w:val="24"/>
          <w:lang w:val="ru-RU"/>
        </w:rPr>
        <w:t>5</w:t>
      </w:r>
      <w:r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 апреля 2021 года.</w:t>
      </w:r>
    </w:p>
    <w:p w14:paraId="5F206EE5" w14:textId="77777777" w:rsidR="00373B1F" w:rsidRPr="00373B1F" w:rsidRDefault="00373B1F" w:rsidP="00373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373B1F"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Работы на конкурс принимаются в электронном виде с пометкой «На </w:t>
      </w:r>
      <w:r w:rsidR="00622334">
        <w:rPr>
          <w:rFonts w:ascii="Times New Roman" w:eastAsia="Calibri" w:hAnsi="Times New Roman"/>
          <w:color w:val="000000"/>
          <w:sz w:val="24"/>
          <w:szCs w:val="24"/>
          <w:lang w:val="ru-RU"/>
        </w:rPr>
        <w:t>музыкальный</w:t>
      </w:r>
      <w:r w:rsidR="00BF1D67"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 конкурс</w:t>
      </w:r>
      <w:r w:rsidR="00AE1FE5">
        <w:rPr>
          <w:rFonts w:ascii="Times New Roman" w:eastAsia="Calibri" w:hAnsi="Times New Roman"/>
          <w:color w:val="000000"/>
          <w:sz w:val="24"/>
          <w:szCs w:val="24"/>
          <w:lang w:val="ru-RU"/>
        </w:rPr>
        <w:t>»</w:t>
      </w:r>
      <w:r w:rsidRPr="00373B1F"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» по адресу: </w:t>
      </w:r>
      <w:r w:rsidR="007C6E50">
        <w:rPr>
          <w:rFonts w:ascii="Times New Roman" w:eastAsia="Calibri" w:hAnsi="Times New Roman"/>
          <w:color w:val="0000FF"/>
          <w:sz w:val="24"/>
          <w:szCs w:val="24"/>
          <w:u w:val="single"/>
        </w:rPr>
        <w:t>perspektiva</w:t>
      </w:r>
      <w:r w:rsidR="007C6E50" w:rsidRPr="007C6E50">
        <w:rPr>
          <w:rFonts w:ascii="Times New Roman" w:eastAsia="Calibri" w:hAnsi="Times New Roman"/>
          <w:color w:val="0000FF"/>
          <w:sz w:val="24"/>
          <w:szCs w:val="24"/>
          <w:u w:val="single"/>
          <w:lang w:val="ru-RU"/>
        </w:rPr>
        <w:t>.1969</w:t>
      </w:r>
      <w:r w:rsidRPr="00373B1F">
        <w:rPr>
          <w:rFonts w:ascii="Times New Roman" w:eastAsia="Calibri" w:hAnsi="Times New Roman"/>
          <w:color w:val="0000FF"/>
          <w:sz w:val="24"/>
          <w:szCs w:val="24"/>
          <w:u w:val="single"/>
          <w:lang w:val="ru-RU"/>
        </w:rPr>
        <w:t>@</w:t>
      </w:r>
      <w:r>
        <w:rPr>
          <w:rFonts w:ascii="Times New Roman" w:eastAsia="Calibri" w:hAnsi="Times New Roman"/>
          <w:color w:val="0000FF"/>
          <w:sz w:val="24"/>
          <w:szCs w:val="24"/>
          <w:u w:val="single"/>
        </w:rPr>
        <w:t>gmail</w:t>
      </w:r>
      <w:r w:rsidRPr="00373B1F">
        <w:rPr>
          <w:rFonts w:ascii="Times New Roman" w:eastAsia="Calibri" w:hAnsi="Times New Roman"/>
          <w:color w:val="0000FF"/>
          <w:sz w:val="24"/>
          <w:szCs w:val="24"/>
          <w:u w:val="single"/>
          <w:lang w:val="ru-RU"/>
        </w:rPr>
        <w:t>.</w:t>
      </w:r>
      <w:r>
        <w:rPr>
          <w:rFonts w:ascii="Times New Roman" w:eastAsia="Calibri" w:hAnsi="Times New Roman"/>
          <w:color w:val="0000FF"/>
          <w:sz w:val="24"/>
          <w:szCs w:val="24"/>
          <w:u w:val="single"/>
        </w:rPr>
        <w:t>com</w:t>
      </w:r>
      <w:r w:rsidRPr="00373B1F">
        <w:rPr>
          <w:rFonts w:ascii="Times New Roman" w:eastAsia="Calibri" w:hAnsi="Times New Roman"/>
          <w:color w:val="0000FF"/>
          <w:sz w:val="24"/>
          <w:szCs w:val="24"/>
          <w:lang w:val="ru-RU"/>
        </w:rPr>
        <w:t xml:space="preserve"> </w:t>
      </w:r>
    </w:p>
    <w:p w14:paraId="7A4B2107" w14:textId="77777777" w:rsidR="00373B1F" w:rsidRPr="00373B1F" w:rsidRDefault="00373B1F" w:rsidP="00373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color w:val="000000"/>
          <w:sz w:val="24"/>
          <w:szCs w:val="24"/>
          <w:lang w:val="ru-RU"/>
        </w:rPr>
      </w:pPr>
      <w:r w:rsidRPr="00373B1F">
        <w:rPr>
          <w:rFonts w:ascii="Times New Roman" w:eastAsia="Calibri" w:hAnsi="Times New Roman"/>
          <w:b/>
          <w:bCs/>
          <w:color w:val="000000"/>
          <w:sz w:val="24"/>
          <w:szCs w:val="24"/>
          <w:lang w:val="ru-RU"/>
        </w:rPr>
        <w:t>Работы необходимо сопроводить:</w:t>
      </w:r>
    </w:p>
    <w:p w14:paraId="2F3F0194" w14:textId="77777777" w:rsidR="00373B1F" w:rsidRPr="00373B1F" w:rsidRDefault="00373B1F" w:rsidP="00373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373B1F">
        <w:rPr>
          <w:rFonts w:ascii="Times New Roman" w:eastAsia="Calibri" w:hAnsi="Times New Roman"/>
          <w:color w:val="000000"/>
          <w:sz w:val="24"/>
          <w:szCs w:val="24"/>
          <w:lang w:val="ru-RU"/>
        </w:rPr>
        <w:t>1. заявкой на каждого автора (приложение 1);</w:t>
      </w:r>
    </w:p>
    <w:p w14:paraId="1F2C644F" w14:textId="77777777" w:rsidR="00373B1F" w:rsidRPr="00373B1F" w:rsidRDefault="00373B1F" w:rsidP="00373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373B1F">
        <w:rPr>
          <w:rFonts w:ascii="Times New Roman" w:eastAsia="Calibri" w:hAnsi="Times New Roman"/>
          <w:color w:val="000000"/>
          <w:sz w:val="24"/>
          <w:szCs w:val="24"/>
          <w:lang w:val="ru-RU"/>
        </w:rPr>
        <w:t>2. копией платежного документа, подтверждающего внесение организационного</w:t>
      </w:r>
    </w:p>
    <w:p w14:paraId="0510E080" w14:textId="77777777" w:rsidR="00373B1F" w:rsidRDefault="00373B1F" w:rsidP="00373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373B1F">
        <w:rPr>
          <w:rFonts w:ascii="Times New Roman" w:eastAsia="Calibri" w:hAnsi="Times New Roman"/>
          <w:color w:val="000000"/>
          <w:sz w:val="24"/>
          <w:szCs w:val="24"/>
          <w:lang w:val="ru-RU"/>
        </w:rPr>
        <w:t>взноса (приложение 2).</w:t>
      </w:r>
    </w:p>
    <w:p w14:paraId="73815202" w14:textId="77777777" w:rsidR="00BF1D67" w:rsidRPr="00373B1F" w:rsidRDefault="00BF1D67" w:rsidP="00373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>
        <w:rPr>
          <w:rFonts w:ascii="Times New Roman" w:eastAsia="Calibri" w:hAnsi="Times New Roman"/>
          <w:color w:val="000000"/>
          <w:sz w:val="24"/>
          <w:szCs w:val="24"/>
          <w:lang w:val="ru-RU"/>
        </w:rPr>
        <w:t>3. видеоролик</w:t>
      </w:r>
      <w:r w:rsidR="00F23565"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 или аудиозапись.</w:t>
      </w:r>
    </w:p>
    <w:p w14:paraId="433409D1" w14:textId="77777777" w:rsidR="00CB0F64" w:rsidRPr="00F03071" w:rsidRDefault="00BF1D67" w:rsidP="00CB0F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color w:val="000000"/>
          <w:sz w:val="24"/>
          <w:szCs w:val="24"/>
          <w:lang w:val="ru-RU"/>
        </w:rPr>
      </w:pPr>
      <w:r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 </w:t>
      </w:r>
      <w:r w:rsidR="00CB0F64" w:rsidRPr="00F03071">
        <w:rPr>
          <w:rFonts w:ascii="Times New Roman" w:eastAsia="Calibri" w:hAnsi="Times New Roman"/>
          <w:b/>
          <w:color w:val="000000"/>
          <w:sz w:val="24"/>
          <w:szCs w:val="24"/>
          <w:lang w:val="ru-RU"/>
        </w:rPr>
        <w:t>Категории:</w:t>
      </w:r>
    </w:p>
    <w:p w14:paraId="3E6970C4" w14:textId="77777777" w:rsidR="00CB0F64" w:rsidRPr="00B7634F" w:rsidRDefault="00CB0F64" w:rsidP="00CB0F64">
      <w:pPr>
        <w:numPr>
          <w:ilvl w:val="0"/>
          <w:numId w:val="12"/>
        </w:numPr>
        <w:shd w:val="clear" w:color="auto" w:fill="FFFFFF"/>
        <w:spacing w:after="0" w:line="240" w:lineRule="auto"/>
        <w:ind w:left="221" w:hanging="357"/>
        <w:textAlignment w:val="top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B7634F">
        <w:rPr>
          <w:rFonts w:ascii="Times New Roman" w:eastAsia="Calibri" w:hAnsi="Times New Roman"/>
          <w:b/>
          <w:color w:val="000000"/>
          <w:sz w:val="24"/>
          <w:szCs w:val="24"/>
          <w:lang w:val="ru-RU"/>
        </w:rPr>
        <w:t xml:space="preserve"> </w:t>
      </w:r>
      <w:r w:rsidRPr="00B7634F">
        <w:rPr>
          <w:rFonts w:ascii="Times New Roman" w:hAnsi="Times New Roman"/>
          <w:color w:val="000000"/>
          <w:sz w:val="24"/>
          <w:szCs w:val="24"/>
          <w:lang w:val="ru-RU" w:eastAsia="ru-RU"/>
        </w:rPr>
        <w:t>1 класс</w:t>
      </w:r>
    </w:p>
    <w:p w14:paraId="6E17E0DF" w14:textId="77777777" w:rsidR="00CB0F64" w:rsidRPr="00B7634F" w:rsidRDefault="00CB0F64" w:rsidP="00CB0F64">
      <w:pPr>
        <w:numPr>
          <w:ilvl w:val="0"/>
          <w:numId w:val="12"/>
        </w:numPr>
        <w:shd w:val="clear" w:color="auto" w:fill="FFFFFF"/>
        <w:spacing w:after="0" w:line="240" w:lineRule="auto"/>
        <w:ind w:left="221" w:hanging="357"/>
        <w:textAlignment w:val="top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B7634F">
        <w:rPr>
          <w:rFonts w:ascii="Times New Roman" w:hAnsi="Times New Roman"/>
          <w:color w:val="000000"/>
          <w:sz w:val="24"/>
          <w:szCs w:val="24"/>
          <w:lang w:val="ru-RU" w:eastAsia="ru-RU"/>
        </w:rPr>
        <w:t>2 класс</w:t>
      </w:r>
    </w:p>
    <w:p w14:paraId="251ACAC4" w14:textId="77777777" w:rsidR="00CB0F64" w:rsidRPr="00B7634F" w:rsidRDefault="00CB0F64" w:rsidP="00CB0F64">
      <w:pPr>
        <w:numPr>
          <w:ilvl w:val="0"/>
          <w:numId w:val="12"/>
        </w:numPr>
        <w:shd w:val="clear" w:color="auto" w:fill="FFFFFF"/>
        <w:spacing w:after="0" w:line="240" w:lineRule="auto"/>
        <w:ind w:left="221" w:hanging="357"/>
        <w:textAlignment w:val="top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B7634F">
        <w:rPr>
          <w:rFonts w:ascii="Times New Roman" w:hAnsi="Times New Roman"/>
          <w:color w:val="000000"/>
          <w:sz w:val="24"/>
          <w:szCs w:val="24"/>
          <w:lang w:val="ru-RU" w:eastAsia="ru-RU"/>
        </w:rPr>
        <w:t>3 класс</w:t>
      </w:r>
    </w:p>
    <w:p w14:paraId="0FE18F82" w14:textId="77777777" w:rsidR="00CB0F64" w:rsidRPr="00B7634F" w:rsidRDefault="00CB0F64" w:rsidP="00CB0F64">
      <w:pPr>
        <w:numPr>
          <w:ilvl w:val="0"/>
          <w:numId w:val="12"/>
        </w:numPr>
        <w:shd w:val="clear" w:color="auto" w:fill="FFFFFF"/>
        <w:spacing w:after="0" w:line="240" w:lineRule="auto"/>
        <w:ind w:left="221" w:hanging="357"/>
        <w:textAlignment w:val="top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B7634F">
        <w:rPr>
          <w:rFonts w:ascii="Times New Roman" w:hAnsi="Times New Roman"/>
          <w:color w:val="000000"/>
          <w:sz w:val="24"/>
          <w:szCs w:val="24"/>
          <w:lang w:val="ru-RU" w:eastAsia="ru-RU"/>
        </w:rPr>
        <w:t>4 класс</w:t>
      </w:r>
    </w:p>
    <w:p w14:paraId="5B4B1A95" w14:textId="77777777" w:rsidR="00CB0F64" w:rsidRPr="00B7634F" w:rsidRDefault="00CB0F64" w:rsidP="00CB0F64">
      <w:pPr>
        <w:numPr>
          <w:ilvl w:val="0"/>
          <w:numId w:val="13"/>
        </w:numPr>
        <w:shd w:val="clear" w:color="auto" w:fill="FFFFFF"/>
        <w:spacing w:after="0" w:line="240" w:lineRule="auto"/>
        <w:ind w:left="221" w:hanging="357"/>
        <w:textAlignment w:val="top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B7634F">
        <w:rPr>
          <w:rFonts w:ascii="Times New Roman" w:hAnsi="Times New Roman"/>
          <w:color w:val="000000"/>
          <w:sz w:val="24"/>
          <w:szCs w:val="24"/>
          <w:lang w:val="ru-RU" w:eastAsia="ru-RU"/>
        </w:rPr>
        <w:t>5 класс</w:t>
      </w:r>
    </w:p>
    <w:p w14:paraId="6B47B459" w14:textId="77777777" w:rsidR="00CB0F64" w:rsidRPr="00B7634F" w:rsidRDefault="00CB0F64" w:rsidP="00CB0F64">
      <w:pPr>
        <w:numPr>
          <w:ilvl w:val="0"/>
          <w:numId w:val="13"/>
        </w:numPr>
        <w:shd w:val="clear" w:color="auto" w:fill="FFFFFF"/>
        <w:spacing w:after="0" w:line="240" w:lineRule="auto"/>
        <w:ind w:left="221" w:hanging="357"/>
        <w:textAlignment w:val="top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B7634F">
        <w:rPr>
          <w:rFonts w:ascii="Times New Roman" w:hAnsi="Times New Roman"/>
          <w:color w:val="000000"/>
          <w:sz w:val="24"/>
          <w:szCs w:val="24"/>
          <w:lang w:val="ru-RU" w:eastAsia="ru-RU"/>
        </w:rPr>
        <w:t>6 класс</w:t>
      </w:r>
    </w:p>
    <w:p w14:paraId="38DE9B97" w14:textId="77777777" w:rsidR="00CB0F64" w:rsidRPr="00B7634F" w:rsidRDefault="00CB0F64" w:rsidP="00CB0F64">
      <w:pPr>
        <w:numPr>
          <w:ilvl w:val="0"/>
          <w:numId w:val="13"/>
        </w:numPr>
        <w:shd w:val="clear" w:color="auto" w:fill="FFFFFF"/>
        <w:spacing w:after="0" w:line="240" w:lineRule="auto"/>
        <w:ind w:left="221" w:hanging="357"/>
        <w:textAlignment w:val="top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B7634F">
        <w:rPr>
          <w:rFonts w:ascii="Times New Roman" w:hAnsi="Times New Roman"/>
          <w:color w:val="000000"/>
          <w:sz w:val="24"/>
          <w:szCs w:val="24"/>
          <w:lang w:val="ru-RU" w:eastAsia="ru-RU"/>
        </w:rPr>
        <w:t>7 класс</w:t>
      </w:r>
    </w:p>
    <w:p w14:paraId="4F03C101" w14:textId="77777777" w:rsidR="00CB0F64" w:rsidRPr="00B7634F" w:rsidRDefault="00CB0F64" w:rsidP="00CB0F64">
      <w:pPr>
        <w:numPr>
          <w:ilvl w:val="0"/>
          <w:numId w:val="13"/>
        </w:numPr>
        <w:shd w:val="clear" w:color="auto" w:fill="FFFFFF"/>
        <w:spacing w:after="0" w:line="240" w:lineRule="auto"/>
        <w:ind w:left="221" w:hanging="357"/>
        <w:textAlignment w:val="top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B7634F">
        <w:rPr>
          <w:rFonts w:ascii="Times New Roman" w:hAnsi="Times New Roman"/>
          <w:color w:val="000000"/>
          <w:sz w:val="24"/>
          <w:szCs w:val="24"/>
          <w:lang w:val="ru-RU" w:eastAsia="ru-RU"/>
        </w:rPr>
        <w:lastRenderedPageBreak/>
        <w:t>8 класс</w:t>
      </w:r>
    </w:p>
    <w:p w14:paraId="5E101256" w14:textId="77777777" w:rsidR="00CB0F64" w:rsidRPr="00B7634F" w:rsidRDefault="00CB0F64" w:rsidP="00CB0F64">
      <w:pPr>
        <w:numPr>
          <w:ilvl w:val="0"/>
          <w:numId w:val="14"/>
        </w:numPr>
        <w:shd w:val="clear" w:color="auto" w:fill="FFFFFF"/>
        <w:spacing w:after="0" w:line="240" w:lineRule="auto"/>
        <w:ind w:left="221" w:hanging="357"/>
        <w:textAlignment w:val="top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B7634F">
        <w:rPr>
          <w:rFonts w:ascii="Times New Roman" w:hAnsi="Times New Roman"/>
          <w:color w:val="000000"/>
          <w:sz w:val="24"/>
          <w:szCs w:val="24"/>
          <w:lang w:val="ru-RU" w:eastAsia="ru-RU"/>
        </w:rPr>
        <w:t>9 класс</w:t>
      </w:r>
    </w:p>
    <w:p w14:paraId="299C5851" w14:textId="77777777" w:rsidR="00CB0F64" w:rsidRPr="00B7634F" w:rsidRDefault="00CB0F64" w:rsidP="00CB0F64">
      <w:pPr>
        <w:numPr>
          <w:ilvl w:val="0"/>
          <w:numId w:val="14"/>
        </w:numPr>
        <w:shd w:val="clear" w:color="auto" w:fill="FFFFFF"/>
        <w:spacing w:after="0" w:line="240" w:lineRule="auto"/>
        <w:ind w:left="221" w:hanging="357"/>
        <w:textAlignment w:val="top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B7634F">
        <w:rPr>
          <w:rFonts w:ascii="Times New Roman" w:hAnsi="Times New Roman"/>
          <w:color w:val="000000"/>
          <w:sz w:val="24"/>
          <w:szCs w:val="24"/>
          <w:lang w:val="ru-RU" w:eastAsia="ru-RU"/>
        </w:rPr>
        <w:t>10 класс</w:t>
      </w:r>
    </w:p>
    <w:p w14:paraId="6DF4E48E" w14:textId="77777777" w:rsidR="00CB0F64" w:rsidRPr="00B7634F" w:rsidRDefault="00CB0F64" w:rsidP="00CB0F64">
      <w:pPr>
        <w:numPr>
          <w:ilvl w:val="0"/>
          <w:numId w:val="14"/>
        </w:numPr>
        <w:shd w:val="clear" w:color="auto" w:fill="FFFFFF"/>
        <w:spacing w:after="0" w:line="240" w:lineRule="auto"/>
        <w:ind w:left="221" w:hanging="357"/>
        <w:textAlignment w:val="top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B7634F">
        <w:rPr>
          <w:rFonts w:ascii="Times New Roman" w:hAnsi="Times New Roman"/>
          <w:color w:val="000000"/>
          <w:sz w:val="24"/>
          <w:szCs w:val="24"/>
          <w:lang w:val="ru-RU" w:eastAsia="ru-RU"/>
        </w:rPr>
        <w:t>11 класс</w:t>
      </w:r>
    </w:p>
    <w:p w14:paraId="66F10036" w14:textId="77777777" w:rsidR="00CB0F64" w:rsidRPr="00B7634F" w:rsidRDefault="00CB0F64" w:rsidP="00CB0F64">
      <w:pPr>
        <w:numPr>
          <w:ilvl w:val="0"/>
          <w:numId w:val="14"/>
        </w:numPr>
        <w:shd w:val="clear" w:color="auto" w:fill="FFFFFF"/>
        <w:spacing w:after="0" w:line="240" w:lineRule="auto"/>
        <w:ind w:left="221" w:hanging="357"/>
        <w:textAlignment w:val="top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B7634F">
        <w:rPr>
          <w:rFonts w:ascii="Times New Roman" w:hAnsi="Times New Roman"/>
          <w:color w:val="000000"/>
          <w:sz w:val="24"/>
          <w:szCs w:val="24"/>
          <w:lang w:val="ru-RU" w:eastAsia="ru-RU"/>
        </w:rPr>
        <w:t>Дошкольники</w:t>
      </w:r>
    </w:p>
    <w:p w14:paraId="46A215B9" w14:textId="77777777" w:rsidR="00CB0F64" w:rsidRPr="00B7634F" w:rsidRDefault="00CB0F64" w:rsidP="00CB0F64">
      <w:pPr>
        <w:numPr>
          <w:ilvl w:val="0"/>
          <w:numId w:val="14"/>
        </w:numPr>
        <w:shd w:val="clear" w:color="auto" w:fill="FFFFFF"/>
        <w:spacing w:after="0" w:line="240" w:lineRule="auto"/>
        <w:ind w:left="221" w:hanging="357"/>
        <w:textAlignment w:val="top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B7634F">
        <w:rPr>
          <w:rFonts w:ascii="Times New Roman" w:hAnsi="Times New Roman"/>
          <w:color w:val="000000"/>
          <w:sz w:val="24"/>
          <w:szCs w:val="24"/>
          <w:lang w:val="ru-RU" w:eastAsia="ru-RU"/>
        </w:rPr>
        <w:t>Взрослые от 18 лет.</w:t>
      </w:r>
    </w:p>
    <w:p w14:paraId="53282895" w14:textId="77777777" w:rsidR="00373B1F" w:rsidRPr="00373B1F" w:rsidRDefault="00373B1F" w:rsidP="00373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</w:p>
    <w:p w14:paraId="46A9B5D1" w14:textId="77777777" w:rsidR="009E1369" w:rsidRPr="009E1369" w:rsidRDefault="009E1369" w:rsidP="009E13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color w:val="000000"/>
          <w:sz w:val="24"/>
          <w:szCs w:val="24"/>
          <w:lang w:val="ru-RU"/>
        </w:rPr>
      </w:pPr>
      <w:r w:rsidRPr="009E1369">
        <w:rPr>
          <w:rFonts w:ascii="Times New Roman" w:eastAsia="Calibri" w:hAnsi="Times New Roman"/>
          <w:b/>
          <w:bCs/>
          <w:color w:val="000000"/>
          <w:sz w:val="24"/>
          <w:szCs w:val="24"/>
          <w:lang w:val="ru-RU"/>
        </w:rPr>
        <w:t>Номинации:</w:t>
      </w:r>
    </w:p>
    <w:p w14:paraId="77B0FD05" w14:textId="77777777" w:rsidR="00622334" w:rsidRPr="00622334" w:rsidRDefault="00622334" w:rsidP="006223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 </w:t>
      </w:r>
      <w:r w:rsidRPr="00622334">
        <w:rPr>
          <w:rFonts w:ascii="Times New Roman" w:eastAsia="Calibri" w:hAnsi="Times New Roman"/>
          <w:color w:val="000000"/>
          <w:sz w:val="24"/>
          <w:szCs w:val="24"/>
          <w:lang w:val="ru-RU"/>
        </w:rPr>
        <w:t>1. Фортепиано:</w:t>
      </w:r>
    </w:p>
    <w:p w14:paraId="5BE7B0CF" w14:textId="77777777" w:rsidR="00622334" w:rsidRPr="00622334" w:rsidRDefault="00622334" w:rsidP="006223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622334"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- соло, ансамбли </w:t>
      </w:r>
      <w:r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 </w:t>
      </w:r>
    </w:p>
    <w:p w14:paraId="6276E91D" w14:textId="77777777" w:rsidR="00622334" w:rsidRPr="00622334" w:rsidRDefault="00622334" w:rsidP="006223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 </w:t>
      </w:r>
      <w:r w:rsidRPr="00622334">
        <w:rPr>
          <w:rFonts w:ascii="Times New Roman" w:eastAsia="Calibri" w:hAnsi="Times New Roman"/>
          <w:color w:val="000000"/>
          <w:sz w:val="24"/>
          <w:szCs w:val="24"/>
          <w:lang w:val="ru-RU"/>
        </w:rPr>
        <w:t>2. Струнно - смычковые инструменты:</w:t>
      </w:r>
    </w:p>
    <w:p w14:paraId="06D9D74E" w14:textId="77777777" w:rsidR="00622334" w:rsidRPr="00622334" w:rsidRDefault="00622334" w:rsidP="006223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622334">
        <w:rPr>
          <w:rFonts w:ascii="Times New Roman" w:eastAsia="Calibri" w:hAnsi="Times New Roman"/>
          <w:color w:val="000000"/>
          <w:sz w:val="24"/>
          <w:szCs w:val="24"/>
          <w:lang w:val="ru-RU"/>
        </w:rPr>
        <w:t>- соло, ансамбли.</w:t>
      </w:r>
    </w:p>
    <w:p w14:paraId="6E256FAC" w14:textId="77777777" w:rsidR="00622334" w:rsidRPr="00622334" w:rsidRDefault="00622334" w:rsidP="006223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 </w:t>
      </w:r>
      <w:r w:rsidRPr="00622334">
        <w:rPr>
          <w:rFonts w:ascii="Times New Roman" w:eastAsia="Calibri" w:hAnsi="Times New Roman"/>
          <w:color w:val="000000"/>
          <w:sz w:val="24"/>
          <w:szCs w:val="24"/>
          <w:lang w:val="ru-RU"/>
        </w:rPr>
        <w:t>3. Духовые инструменты:</w:t>
      </w:r>
    </w:p>
    <w:p w14:paraId="2D3A1D5C" w14:textId="77777777" w:rsidR="00622334" w:rsidRPr="00622334" w:rsidRDefault="00622334" w:rsidP="006223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622334">
        <w:rPr>
          <w:rFonts w:ascii="Times New Roman" w:eastAsia="Calibri" w:hAnsi="Times New Roman"/>
          <w:color w:val="000000"/>
          <w:sz w:val="24"/>
          <w:szCs w:val="24"/>
          <w:lang w:val="ru-RU"/>
        </w:rPr>
        <w:t>- соло, ансамбли.</w:t>
      </w:r>
    </w:p>
    <w:p w14:paraId="29852046" w14:textId="77777777" w:rsidR="00622334" w:rsidRPr="00622334" w:rsidRDefault="00622334" w:rsidP="006223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 </w:t>
      </w:r>
      <w:r w:rsidRPr="00622334">
        <w:rPr>
          <w:rFonts w:ascii="Times New Roman" w:eastAsia="Calibri" w:hAnsi="Times New Roman"/>
          <w:color w:val="000000"/>
          <w:sz w:val="24"/>
          <w:szCs w:val="24"/>
          <w:lang w:val="ru-RU"/>
        </w:rPr>
        <w:t>4. Академический вокал:</w:t>
      </w:r>
    </w:p>
    <w:p w14:paraId="7333ECB3" w14:textId="77777777" w:rsidR="00622334" w:rsidRPr="00622334" w:rsidRDefault="00622334" w:rsidP="006223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622334">
        <w:rPr>
          <w:rFonts w:ascii="Times New Roman" w:eastAsia="Calibri" w:hAnsi="Times New Roman"/>
          <w:color w:val="000000"/>
          <w:sz w:val="24"/>
          <w:szCs w:val="24"/>
          <w:lang w:val="ru-RU"/>
        </w:rPr>
        <w:t>- соло, ансамбли.</w:t>
      </w:r>
    </w:p>
    <w:p w14:paraId="2A0C95FA" w14:textId="77777777" w:rsidR="00622334" w:rsidRPr="00622334" w:rsidRDefault="00622334" w:rsidP="006223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 </w:t>
      </w:r>
      <w:r w:rsidRPr="00622334">
        <w:rPr>
          <w:rFonts w:ascii="Times New Roman" w:eastAsia="Calibri" w:hAnsi="Times New Roman"/>
          <w:color w:val="000000"/>
          <w:sz w:val="24"/>
          <w:szCs w:val="24"/>
          <w:lang w:val="ru-RU"/>
        </w:rPr>
        <w:t>5. Народные инструменты:</w:t>
      </w:r>
    </w:p>
    <w:p w14:paraId="3FE2508B" w14:textId="77777777" w:rsidR="00622334" w:rsidRPr="00622334" w:rsidRDefault="00622334" w:rsidP="006223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622334">
        <w:rPr>
          <w:rFonts w:ascii="Times New Roman" w:eastAsia="Calibri" w:hAnsi="Times New Roman"/>
          <w:color w:val="000000"/>
          <w:sz w:val="24"/>
          <w:szCs w:val="24"/>
          <w:lang w:val="ru-RU"/>
        </w:rPr>
        <w:t>- соло, ансамбли.</w:t>
      </w:r>
    </w:p>
    <w:p w14:paraId="6838AB3A" w14:textId="77777777" w:rsidR="00622334" w:rsidRPr="00622334" w:rsidRDefault="00622334" w:rsidP="006223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 </w:t>
      </w:r>
      <w:r w:rsidRPr="00622334">
        <w:rPr>
          <w:rFonts w:ascii="Times New Roman" w:eastAsia="Calibri" w:hAnsi="Times New Roman"/>
          <w:color w:val="000000"/>
          <w:sz w:val="24"/>
          <w:szCs w:val="24"/>
          <w:lang w:val="ru-RU"/>
        </w:rPr>
        <w:t>6. Народное пение:</w:t>
      </w:r>
    </w:p>
    <w:p w14:paraId="610DBBE4" w14:textId="77777777" w:rsidR="00622334" w:rsidRPr="00622334" w:rsidRDefault="00622334" w:rsidP="006223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622334">
        <w:rPr>
          <w:rFonts w:ascii="Times New Roman" w:eastAsia="Calibri" w:hAnsi="Times New Roman"/>
          <w:color w:val="000000"/>
          <w:sz w:val="24"/>
          <w:szCs w:val="24"/>
          <w:lang w:val="ru-RU"/>
        </w:rPr>
        <w:t>- соло, ансамбли.</w:t>
      </w:r>
    </w:p>
    <w:p w14:paraId="66EE0247" w14:textId="77777777" w:rsidR="00622334" w:rsidRDefault="00622334" w:rsidP="006223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 </w:t>
      </w:r>
      <w:r w:rsidRPr="00622334">
        <w:rPr>
          <w:rFonts w:ascii="Times New Roman" w:eastAsia="Calibri" w:hAnsi="Times New Roman"/>
          <w:color w:val="000000"/>
          <w:sz w:val="24"/>
          <w:szCs w:val="24"/>
          <w:lang w:val="ru-RU"/>
        </w:rPr>
        <w:t>7. Концертмейстерский класс</w:t>
      </w:r>
    </w:p>
    <w:p w14:paraId="53DA3F93" w14:textId="77777777" w:rsidR="00373B1F" w:rsidRPr="00622334" w:rsidRDefault="00622334" w:rsidP="006223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>
        <w:rPr>
          <w:rFonts w:ascii="Times New Roman" w:eastAsia="Calibri" w:hAnsi="Times New Roman"/>
          <w:color w:val="000000"/>
          <w:sz w:val="24"/>
          <w:szCs w:val="24"/>
          <w:lang w:val="ru-RU"/>
        </w:rPr>
        <w:t>8. Ваш вариант</w:t>
      </w:r>
      <w:r w:rsidRPr="00622334">
        <w:rPr>
          <w:rFonts w:ascii="Times New Roman" w:eastAsia="Calibri" w:hAnsi="Times New Roman"/>
          <w:color w:val="000000"/>
          <w:sz w:val="24"/>
          <w:szCs w:val="24"/>
          <w:lang w:val="ru-RU"/>
        </w:rPr>
        <w:t>.</w:t>
      </w:r>
    </w:p>
    <w:p w14:paraId="76C5C5D0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2A6FAD">
        <w:rPr>
          <w:rFonts w:ascii="Times New Roman" w:hAnsi="Times New Roman"/>
          <w:b/>
          <w:sz w:val="24"/>
          <w:szCs w:val="24"/>
          <w:u w:val="single"/>
          <w:lang w:val="ru-RU"/>
        </w:rPr>
        <w:t>Оценка конкурсных материалов</w:t>
      </w:r>
      <w:r w:rsidRPr="00E02148">
        <w:rPr>
          <w:rFonts w:ascii="Times New Roman" w:hAnsi="Times New Roman"/>
          <w:sz w:val="24"/>
          <w:szCs w:val="24"/>
          <w:lang w:val="ru-RU"/>
        </w:rPr>
        <w:t xml:space="preserve">. </w:t>
      </w:r>
      <w:r w:rsidR="00F23565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14:paraId="1C42AD7B" w14:textId="77777777" w:rsid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Работы оцениваются жюри конкурса. Председатель жюри:  Дугарджав Лувсанцэрэнгийн, доктор исторических наук, профессор, первый заместитель директора Улан-Баторского филиала «РЭУ им. Г. В. Плеханова».</w:t>
      </w:r>
    </w:p>
    <w:p w14:paraId="45061755" w14:textId="77777777" w:rsidR="00A879C4" w:rsidRDefault="00A879C4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Жюри</w:t>
      </w:r>
    </w:p>
    <w:p w14:paraId="15B9F4F1" w14:textId="77777777" w:rsidR="00A879C4" w:rsidRDefault="00A879C4" w:rsidP="00E271D8">
      <w:pPr>
        <w:pStyle w:val="a7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271D8">
        <w:rPr>
          <w:rFonts w:ascii="Times New Roman" w:hAnsi="Times New Roman"/>
          <w:sz w:val="24"/>
          <w:szCs w:val="24"/>
          <w:lang w:val="ru-RU"/>
        </w:rPr>
        <w:t>Баярмагнай Батцоож, музыкант, певец (горловое пение), г. Улан-Батор, Монголия</w:t>
      </w:r>
    </w:p>
    <w:p w14:paraId="19F68BF5" w14:textId="77777777" w:rsidR="00E271D8" w:rsidRPr="00E271D8" w:rsidRDefault="00E271D8" w:rsidP="00E271D8">
      <w:pPr>
        <w:pStyle w:val="a7"/>
        <w:numPr>
          <w:ilvl w:val="0"/>
          <w:numId w:val="16"/>
        </w:numPr>
        <w:ind w:right="-30"/>
        <w:rPr>
          <w:rFonts w:ascii="Arial" w:hAnsi="Arial" w:cs="Arial"/>
          <w:color w:val="DD0000"/>
          <w:sz w:val="27"/>
          <w:szCs w:val="27"/>
          <w:shd w:val="clear" w:color="auto" w:fill="FFFFFF"/>
          <w:lang w:val="ru-RU"/>
        </w:rPr>
      </w:pPr>
      <w:r w:rsidRPr="00E271D8">
        <w:rPr>
          <w:rFonts w:ascii="Times New Roman" w:hAnsi="Times New Roman"/>
          <w:sz w:val="24"/>
          <w:szCs w:val="24"/>
          <w:lang w:val="ru-RU"/>
        </w:rPr>
        <w:t>Мелихов Илья Александрович – преподаватель Российской академии имени Гнесиных</w:t>
      </w:r>
    </w:p>
    <w:p w14:paraId="2263F7A5" w14:textId="77777777" w:rsidR="00A879C4" w:rsidRDefault="00E271D8" w:rsidP="00E81B76">
      <w:pPr>
        <w:pStyle w:val="a7"/>
        <w:numPr>
          <w:ilvl w:val="0"/>
          <w:numId w:val="16"/>
        </w:numPr>
        <w:ind w:right="-3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Пардаева Мадина – певица, танцовщица народных танцев, Республика Таджикиста</w:t>
      </w:r>
      <w:r w:rsidR="00E81B76">
        <w:rPr>
          <w:rFonts w:ascii="Times New Roman" w:hAnsi="Times New Roman"/>
          <w:sz w:val="24"/>
          <w:szCs w:val="24"/>
          <w:lang w:val="ru-RU"/>
        </w:rPr>
        <w:t>н</w:t>
      </w:r>
    </w:p>
    <w:p w14:paraId="70202CE9" w14:textId="77777777" w:rsidR="00622334" w:rsidRDefault="00622334" w:rsidP="00E81B76">
      <w:pPr>
        <w:pStyle w:val="a7"/>
        <w:numPr>
          <w:ilvl w:val="0"/>
          <w:numId w:val="16"/>
        </w:numPr>
        <w:ind w:right="-3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Мощенко Иван Олегович-музыкант (скрипка), г. Москва, Россия.</w:t>
      </w:r>
    </w:p>
    <w:p w14:paraId="1D67DAC9" w14:textId="77777777" w:rsidR="00B752C2" w:rsidRPr="00E81B76" w:rsidRDefault="00B752C2" w:rsidP="00E81B76">
      <w:pPr>
        <w:pStyle w:val="a7"/>
        <w:numPr>
          <w:ilvl w:val="0"/>
          <w:numId w:val="16"/>
        </w:numPr>
        <w:ind w:right="-3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Складчиков Иван Петрович – музыкант, актер.</w:t>
      </w:r>
    </w:p>
    <w:p w14:paraId="3441197A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Градация оценок:</w:t>
      </w:r>
    </w:p>
    <w:p w14:paraId="407B2999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победители (1, 2, 3 место),</w:t>
      </w:r>
    </w:p>
    <w:p w14:paraId="4FF7A8F9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лауреаты,</w:t>
      </w:r>
    </w:p>
    <w:p w14:paraId="6B1A42DA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участники.</w:t>
      </w:r>
    </w:p>
    <w:p w14:paraId="6983A2B3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Все участники получают по своему выбору:</w:t>
      </w:r>
    </w:p>
    <w:p w14:paraId="7A059074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медаль с удостоверением плюс диплом,</w:t>
      </w:r>
    </w:p>
    <w:p w14:paraId="4283B3C4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только медаль с удостоверением,</w:t>
      </w:r>
    </w:p>
    <w:p w14:paraId="51944955" w14:textId="77777777" w:rsid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только диплом.</w:t>
      </w:r>
    </w:p>
    <w:p w14:paraId="40CE27A2" w14:textId="77777777" w:rsidR="00E81B76" w:rsidRPr="00E02148" w:rsidRDefault="00E81B76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>статуэтку с гравировкой</w:t>
      </w:r>
    </w:p>
    <w:p w14:paraId="3FD33EF4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 xml:space="preserve">Награды (медали, </w:t>
      </w:r>
      <w:r w:rsidR="00E81B76">
        <w:rPr>
          <w:rFonts w:ascii="Times New Roman" w:hAnsi="Times New Roman"/>
          <w:sz w:val="24"/>
          <w:szCs w:val="24"/>
          <w:lang w:val="ru-RU"/>
        </w:rPr>
        <w:t xml:space="preserve">статуэтки, </w:t>
      </w:r>
      <w:r w:rsidRPr="00E02148">
        <w:rPr>
          <w:rFonts w:ascii="Times New Roman" w:hAnsi="Times New Roman"/>
          <w:sz w:val="24"/>
          <w:szCs w:val="24"/>
          <w:lang w:val="ru-RU"/>
        </w:rPr>
        <w:t>дипломы) выдаются за каждую работу, участвующую в конкурсе.</w:t>
      </w:r>
    </w:p>
    <w:p w14:paraId="2622ECF6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Дипломы содержат:</w:t>
      </w:r>
    </w:p>
    <w:p w14:paraId="24E95670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фамилию, имя участника (участников);</w:t>
      </w:r>
    </w:p>
    <w:p w14:paraId="26A5BB97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название коллектива (если есть);</w:t>
      </w:r>
    </w:p>
    <w:p w14:paraId="3F1A4C79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образовательное учреждение участника (если указали в Регистрационном бланке): тип, номер, название образовательного учреждения;</w:t>
      </w:r>
    </w:p>
    <w:p w14:paraId="6EF495C5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 xml:space="preserve">место расположения образовательного учреждения или место жительства (если </w:t>
      </w:r>
      <w:r w:rsidRPr="00E02148">
        <w:rPr>
          <w:rFonts w:ascii="Times New Roman" w:hAnsi="Times New Roman"/>
          <w:sz w:val="24"/>
          <w:szCs w:val="24"/>
          <w:lang w:val="ru-RU"/>
        </w:rPr>
        <w:lastRenderedPageBreak/>
        <w:t>сведения об образовательном учреждении не указали в Регистрационном бланке): край, область, населенный пункт;</w:t>
      </w:r>
    </w:p>
    <w:p w14:paraId="3822A246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фамилию, имя, отчество руководителя (если есть);</w:t>
      </w:r>
    </w:p>
    <w:p w14:paraId="23B82D13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результат участия в конкурсе: победитель (1, 2, 3 место), лауреат, дипломант, участник;</w:t>
      </w:r>
    </w:p>
    <w:p w14:paraId="6BA5FCFA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наименование номинации, в которой принято участие;</w:t>
      </w:r>
    </w:p>
    <w:p w14:paraId="59E7032C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название работы;</w:t>
      </w:r>
    </w:p>
    <w:p w14:paraId="0E718EAC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дату проведения конкурса;</w:t>
      </w:r>
    </w:p>
    <w:p w14:paraId="357B0E3D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подпись Председателя жюри;</w:t>
      </w:r>
    </w:p>
    <w:p w14:paraId="4CDE0503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печать (штамп) конкурса;</w:t>
      </w:r>
    </w:p>
    <w:p w14:paraId="7C732F89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номер диплома.</w:t>
      </w:r>
    </w:p>
    <w:p w14:paraId="69F386BD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Медаль содержит:</w:t>
      </w:r>
    </w:p>
    <w:p w14:paraId="3E84F71F" w14:textId="77777777" w:rsidR="00E02148" w:rsidRPr="00E02148" w:rsidRDefault="00E02148" w:rsidP="006B58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</w:r>
      <w:r w:rsidR="006B581A" w:rsidRPr="006B581A">
        <w:rPr>
          <w:rFonts w:ascii="Times New Roman" w:hAnsi="Times New Roman"/>
          <w:sz w:val="24"/>
          <w:szCs w:val="24"/>
          <w:lang w:val="ru-RU"/>
        </w:rPr>
        <w:t>название конкурса;</w:t>
      </w:r>
    </w:p>
    <w:p w14:paraId="0E0940C6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 xml:space="preserve">результат участия в конкурсе: победитель (1, 2, 3 место), лауреат, </w:t>
      </w:r>
      <w:r w:rsidR="009E136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02148">
        <w:rPr>
          <w:rFonts w:ascii="Times New Roman" w:hAnsi="Times New Roman"/>
          <w:sz w:val="24"/>
          <w:szCs w:val="24"/>
          <w:lang w:val="ru-RU"/>
        </w:rPr>
        <w:t xml:space="preserve"> участник;</w:t>
      </w:r>
    </w:p>
    <w:p w14:paraId="14069D9C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дату проведения конкурса;</w:t>
      </w:r>
    </w:p>
    <w:p w14:paraId="5CD92D8E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номер медали.</w:t>
      </w:r>
    </w:p>
    <w:p w14:paraId="12B59028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Удостоверение для медали содержит:</w:t>
      </w:r>
    </w:p>
    <w:p w14:paraId="5A6813C4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фамилию, имя участника (участников);</w:t>
      </w:r>
    </w:p>
    <w:p w14:paraId="65CB19BF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название коллектива (если есть);</w:t>
      </w:r>
    </w:p>
    <w:p w14:paraId="3BA7A288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образовательное учреждение участника (если указали в Регистрационном бланке): тип, номер, название образовательного учреждения;</w:t>
      </w:r>
    </w:p>
    <w:p w14:paraId="291315B2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место расположения образовательного учреждения или место жительства (если сведения об образовательном учреждении не указали в Регистрационном бланке): край, область, населенный пункт;</w:t>
      </w:r>
    </w:p>
    <w:p w14:paraId="5C3422C8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фамилию, имя, отчество руководителя (если есть);</w:t>
      </w:r>
    </w:p>
    <w:p w14:paraId="572739AE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 xml:space="preserve">результат участия в конкурсе: победитель (1, 2, 3 место), лауреат, </w:t>
      </w:r>
      <w:r w:rsidR="00532A88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02148">
        <w:rPr>
          <w:rFonts w:ascii="Times New Roman" w:hAnsi="Times New Roman"/>
          <w:sz w:val="24"/>
          <w:szCs w:val="24"/>
          <w:lang w:val="ru-RU"/>
        </w:rPr>
        <w:t xml:space="preserve"> участник;</w:t>
      </w:r>
    </w:p>
    <w:p w14:paraId="16DCBF0D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наименование номинации, в которой принято участие;</w:t>
      </w:r>
    </w:p>
    <w:p w14:paraId="2D9A0C59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название работы;</w:t>
      </w:r>
    </w:p>
    <w:p w14:paraId="09D875C5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дату проведения конкурса;</w:t>
      </w:r>
    </w:p>
    <w:p w14:paraId="502ACC53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подпись Председателя жюри;</w:t>
      </w:r>
    </w:p>
    <w:p w14:paraId="14ED6A1E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печать (штамп) конкурса;</w:t>
      </w:r>
    </w:p>
    <w:p w14:paraId="730CABD4" w14:textId="77777777" w:rsid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номер удостоверения и номер медали.</w:t>
      </w:r>
    </w:p>
    <w:p w14:paraId="4828E74A" w14:textId="77777777" w:rsidR="00E81B76" w:rsidRDefault="00E81B76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Статуэтка содержит:</w:t>
      </w:r>
    </w:p>
    <w:p w14:paraId="643DE4B6" w14:textId="77777777" w:rsidR="00E81B76" w:rsidRPr="00E02148" w:rsidRDefault="00E81B76" w:rsidP="00E81B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>
        <w:rPr>
          <w:rFonts w:ascii="Times New Roman" w:hAnsi="Times New Roman"/>
          <w:sz w:val="24"/>
          <w:szCs w:val="24"/>
          <w:lang w:val="ru-RU"/>
        </w:rPr>
        <w:t xml:space="preserve">           </w:t>
      </w:r>
      <w:r w:rsidRPr="006B581A">
        <w:rPr>
          <w:rFonts w:ascii="Times New Roman" w:hAnsi="Times New Roman"/>
          <w:sz w:val="24"/>
          <w:szCs w:val="24"/>
          <w:lang w:val="ru-RU"/>
        </w:rPr>
        <w:t>название конкурса;</w:t>
      </w:r>
    </w:p>
    <w:p w14:paraId="357C0A5C" w14:textId="77777777" w:rsidR="00E81B76" w:rsidRPr="00E02148" w:rsidRDefault="00E81B76" w:rsidP="00E81B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 xml:space="preserve">результат участия в конкурсе: победитель (1, 2, 3 место), лауреат, 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02148">
        <w:rPr>
          <w:rFonts w:ascii="Times New Roman" w:hAnsi="Times New Roman"/>
          <w:sz w:val="24"/>
          <w:szCs w:val="24"/>
          <w:lang w:val="ru-RU"/>
        </w:rPr>
        <w:t xml:space="preserve"> участник;</w:t>
      </w:r>
    </w:p>
    <w:p w14:paraId="72A64901" w14:textId="77777777" w:rsidR="00E81B76" w:rsidRPr="00E02148" w:rsidRDefault="00E81B76" w:rsidP="00E81B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дату проведения конкурса;</w:t>
      </w:r>
    </w:p>
    <w:p w14:paraId="704BA68B" w14:textId="77777777" w:rsidR="00E81B76" w:rsidRPr="00E02148" w:rsidRDefault="00E81B76" w:rsidP="00E81B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>ФИО участника</w:t>
      </w:r>
      <w:r w:rsidRPr="00E02148">
        <w:rPr>
          <w:rFonts w:ascii="Times New Roman" w:hAnsi="Times New Roman"/>
          <w:sz w:val="24"/>
          <w:szCs w:val="24"/>
          <w:lang w:val="ru-RU"/>
        </w:rPr>
        <w:t>.</w:t>
      </w:r>
    </w:p>
    <w:p w14:paraId="21411404" w14:textId="77777777" w:rsidR="00E81B76" w:rsidRPr="00E02148" w:rsidRDefault="00E81B76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58A9981F" w14:textId="77777777" w:rsidR="00FE2A85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ru-RU"/>
        </w:rPr>
      </w:pPr>
      <w:r w:rsidRPr="00E02148">
        <w:rPr>
          <w:rFonts w:ascii="Times New Roman" w:hAnsi="Times New Roman"/>
          <w:b/>
          <w:sz w:val="24"/>
          <w:szCs w:val="24"/>
          <w:lang w:val="ru-RU"/>
        </w:rPr>
        <w:t xml:space="preserve">Медали </w:t>
      </w:r>
      <w:r w:rsidR="00E81B76">
        <w:rPr>
          <w:rFonts w:ascii="Times New Roman" w:hAnsi="Times New Roman"/>
          <w:b/>
          <w:sz w:val="24"/>
          <w:szCs w:val="24"/>
          <w:lang w:val="ru-RU"/>
        </w:rPr>
        <w:t xml:space="preserve">и статуэтки </w:t>
      </w:r>
      <w:r w:rsidRPr="00E02148">
        <w:rPr>
          <w:rFonts w:ascii="Times New Roman" w:hAnsi="Times New Roman"/>
          <w:b/>
          <w:sz w:val="24"/>
          <w:szCs w:val="24"/>
          <w:lang w:val="ru-RU"/>
        </w:rPr>
        <w:t>рассылаются на почтовые адреса участников обычной почтой</w:t>
      </w:r>
      <w:r w:rsidR="00AE1578">
        <w:rPr>
          <w:rFonts w:ascii="Times New Roman" w:hAnsi="Times New Roman"/>
          <w:b/>
          <w:sz w:val="24"/>
          <w:szCs w:val="24"/>
          <w:lang w:val="ru-RU"/>
        </w:rPr>
        <w:t xml:space="preserve"> раз в месяц</w:t>
      </w:r>
      <w:r w:rsidRPr="00E02148">
        <w:rPr>
          <w:rFonts w:ascii="Times New Roman" w:hAnsi="Times New Roman"/>
          <w:b/>
          <w:sz w:val="24"/>
          <w:szCs w:val="24"/>
          <w:lang w:val="ru-RU"/>
        </w:rPr>
        <w:t>. Дипломы рассылаются только по электронной почте.</w:t>
      </w:r>
    </w:p>
    <w:p w14:paraId="7D3DBFB7" w14:textId="77777777" w:rsidR="00AE1578" w:rsidRPr="00E81B76" w:rsidRDefault="00AE1578" w:rsidP="00E81B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  <w:sz w:val="24"/>
          <w:szCs w:val="24"/>
          <w:lang w:val="ru-RU"/>
        </w:rPr>
      </w:pPr>
      <w:bookmarkStart w:id="0" w:name="page3"/>
      <w:bookmarkEnd w:id="0"/>
    </w:p>
    <w:p w14:paraId="44F0C33F" w14:textId="77777777" w:rsidR="00FE2A85" w:rsidRPr="00A442E8" w:rsidRDefault="00FE2A8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14:paraId="637F13CA" w14:textId="77777777" w:rsidR="00FE2A85" w:rsidRPr="00A442E8" w:rsidRDefault="00FE2A85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/>
          <w:sz w:val="24"/>
          <w:szCs w:val="24"/>
          <w:lang w:val="ru-RU"/>
        </w:rPr>
      </w:pPr>
    </w:p>
    <w:p w14:paraId="1D27064D" w14:textId="77777777" w:rsidR="00FE2A85" w:rsidRPr="00A442E8" w:rsidRDefault="00EA555B">
      <w:pPr>
        <w:widowControl w:val="0"/>
        <w:autoSpaceDE w:val="0"/>
        <w:autoSpaceDN w:val="0"/>
        <w:adjustRightInd w:val="0"/>
        <w:spacing w:after="0" w:line="240" w:lineRule="auto"/>
        <w:ind w:left="7920"/>
        <w:rPr>
          <w:rFonts w:ascii="Times New Roman" w:hAnsi="Times New Roman"/>
          <w:sz w:val="24"/>
          <w:szCs w:val="24"/>
          <w:lang w:val="ru-RU"/>
        </w:rPr>
      </w:pPr>
      <w:r w:rsidRPr="00A442E8">
        <w:rPr>
          <w:rFonts w:ascii="Times New Roman" w:hAnsi="Times New Roman"/>
          <w:b/>
          <w:bCs/>
          <w:sz w:val="24"/>
          <w:szCs w:val="24"/>
          <w:lang w:val="ru-RU"/>
        </w:rPr>
        <w:t>Приложение 1</w:t>
      </w:r>
    </w:p>
    <w:p w14:paraId="7D296A3F" w14:textId="77777777" w:rsidR="00FE2A85" w:rsidRPr="00A442E8" w:rsidRDefault="00FE2A85">
      <w:pPr>
        <w:widowControl w:val="0"/>
        <w:autoSpaceDE w:val="0"/>
        <w:autoSpaceDN w:val="0"/>
        <w:adjustRightInd w:val="0"/>
        <w:spacing w:after="0" w:line="11" w:lineRule="exact"/>
        <w:rPr>
          <w:rFonts w:ascii="Times New Roman" w:hAnsi="Times New Roman"/>
          <w:sz w:val="24"/>
          <w:szCs w:val="24"/>
          <w:lang w:val="ru-RU"/>
        </w:rPr>
      </w:pPr>
    </w:p>
    <w:p w14:paraId="38DDEE85" w14:textId="77777777" w:rsidR="00FE2A85" w:rsidRPr="00C56C9C" w:rsidRDefault="00EA555B" w:rsidP="00C56C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C56C9C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Заявка на участие </w:t>
      </w:r>
      <w:r w:rsidR="00C56C9C" w:rsidRPr="00C56C9C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 в</w:t>
      </w:r>
      <w:r w:rsidR="00A5232C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 </w:t>
      </w:r>
      <w:r w:rsidR="00C56C9C" w:rsidRPr="00C56C9C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 xml:space="preserve"> Международном  </w:t>
      </w:r>
      <w:r w:rsidR="009E1369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вокальном конкурсе</w:t>
      </w:r>
      <w:r w:rsidR="00C56C9C" w:rsidRPr="00C56C9C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 xml:space="preserve">  «</w:t>
      </w:r>
      <w:r w:rsidR="00AE61B0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Звездный час</w:t>
      </w:r>
      <w:r w:rsidR="00C56C9C" w:rsidRPr="00C56C9C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»</w:t>
      </w:r>
    </w:p>
    <w:p w14:paraId="35143311" w14:textId="77777777" w:rsidR="00FE2A85" w:rsidRPr="00A442E8" w:rsidRDefault="00EA555B">
      <w:pPr>
        <w:widowControl w:val="0"/>
        <w:autoSpaceDE w:val="0"/>
        <w:autoSpaceDN w:val="0"/>
        <w:adjustRightInd w:val="0"/>
        <w:spacing w:after="0" w:line="240" w:lineRule="auto"/>
        <w:ind w:left="2940"/>
        <w:rPr>
          <w:rFonts w:ascii="Times New Roman" w:hAnsi="Times New Roman"/>
          <w:sz w:val="24"/>
          <w:szCs w:val="24"/>
        </w:rPr>
      </w:pPr>
      <w:r w:rsidRPr="00A442E8">
        <w:rPr>
          <w:rFonts w:ascii="Times New Roman" w:hAnsi="Times New Roman"/>
          <w:sz w:val="24"/>
          <w:szCs w:val="24"/>
        </w:rPr>
        <w:t>(заполняется на каждого участника)</w:t>
      </w:r>
    </w:p>
    <w:p w14:paraId="62F7E957" w14:textId="77777777" w:rsidR="00FE2A85" w:rsidRPr="00A442E8" w:rsidRDefault="00FE2A8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14:paraId="5BBFAA76" w14:textId="77777777" w:rsidR="00FE2A85" w:rsidRPr="00A442E8" w:rsidRDefault="00FE2A8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tbl>
      <w:tblPr>
        <w:tblW w:w="9600" w:type="dxa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0"/>
        <w:gridCol w:w="4400"/>
      </w:tblGrid>
      <w:tr w:rsidR="00546914" w:rsidRPr="003E7BF3" w14:paraId="6AD031E1" w14:textId="77777777" w:rsidTr="00B7634F">
        <w:trPr>
          <w:trHeight w:val="276"/>
        </w:trPr>
        <w:tc>
          <w:tcPr>
            <w:tcW w:w="52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62FB545F" w14:textId="77777777" w:rsidR="00546914" w:rsidRPr="00E02148" w:rsidRDefault="00546914" w:rsidP="00B7634F">
            <w:pPr>
              <w:spacing w:after="0" w:line="240" w:lineRule="auto"/>
              <w:ind w:left="12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Ф.И.О. участника конкурса (полностью)</w:t>
            </w:r>
          </w:p>
        </w:tc>
        <w:tc>
          <w:tcPr>
            <w:tcW w:w="4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EE0A2BE" w14:textId="77777777" w:rsidR="00546914" w:rsidRPr="00E02148" w:rsidRDefault="00546914" w:rsidP="00B7634F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</w:p>
        </w:tc>
      </w:tr>
      <w:tr w:rsidR="00546914" w:rsidRPr="003E7BF3" w14:paraId="426DA15F" w14:textId="77777777" w:rsidTr="00B7634F">
        <w:trPr>
          <w:trHeight w:val="298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016834B" w14:textId="77777777" w:rsidR="00546914" w:rsidRPr="00E02148" w:rsidRDefault="00546914" w:rsidP="00B76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B7A625" w14:textId="77777777" w:rsidR="00546914" w:rsidRPr="00E02148" w:rsidRDefault="00546914" w:rsidP="00B76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46914" w:rsidRPr="00B7634F" w14:paraId="667B1B8C" w14:textId="77777777" w:rsidTr="00B7634F">
        <w:trPr>
          <w:trHeight w:val="266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2D4A1BE" w14:textId="77777777" w:rsidR="00546914" w:rsidRPr="00E02148" w:rsidRDefault="00546914" w:rsidP="00B7634F">
            <w:pPr>
              <w:spacing w:after="0" w:line="264" w:lineRule="exact"/>
              <w:ind w:left="12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Место учебы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(работы)</w:t>
            </w: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>, класс (курс)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4D9C8A" w14:textId="77777777" w:rsidR="00546914" w:rsidRPr="00E02148" w:rsidRDefault="00546914" w:rsidP="00B7634F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</w:p>
        </w:tc>
      </w:tr>
      <w:tr w:rsidR="00546914" w:rsidRPr="00B7634F" w14:paraId="24ADA1CC" w14:textId="77777777" w:rsidTr="00B7634F">
        <w:trPr>
          <w:trHeight w:val="261"/>
        </w:trPr>
        <w:tc>
          <w:tcPr>
            <w:tcW w:w="5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BDCAA4B" w14:textId="77777777" w:rsidR="00546914" w:rsidRPr="00E02148" w:rsidRDefault="00546914" w:rsidP="00B7634F">
            <w:pPr>
              <w:spacing w:after="0" w:line="260" w:lineRule="exact"/>
              <w:ind w:left="12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Место работы (полное название учебного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14:paraId="7B7DD051" w14:textId="77777777" w:rsidR="00546914" w:rsidRPr="00E02148" w:rsidRDefault="00546914" w:rsidP="00B7634F">
            <w:pPr>
              <w:spacing w:after="0" w:line="240" w:lineRule="auto"/>
              <w:rPr>
                <w:rFonts w:ascii="Times New Roman" w:hAnsi="Times New Roman"/>
                <w:lang w:val="ru-RU" w:eastAsia="ru-RU"/>
              </w:rPr>
            </w:pPr>
          </w:p>
        </w:tc>
      </w:tr>
      <w:tr w:rsidR="00546914" w:rsidRPr="003E7BF3" w14:paraId="38EE5F61" w14:textId="77777777" w:rsidTr="00B7634F">
        <w:trPr>
          <w:trHeight w:val="276"/>
        </w:trPr>
        <w:tc>
          <w:tcPr>
            <w:tcW w:w="5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424D804" w14:textId="77777777" w:rsidR="00546914" w:rsidRPr="00E02148" w:rsidRDefault="00546914" w:rsidP="00B7634F">
            <w:pPr>
              <w:spacing w:after="0" w:line="240" w:lineRule="auto"/>
              <w:ind w:left="12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заведения, адрес, телефон, e-mail)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14:paraId="047FE12E" w14:textId="77777777" w:rsidR="00546914" w:rsidRPr="00E02148" w:rsidRDefault="00546914" w:rsidP="00B76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46914" w:rsidRPr="003E7BF3" w14:paraId="5C7D011D" w14:textId="77777777" w:rsidTr="00B7634F">
        <w:trPr>
          <w:trHeight w:val="53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BCDD286" w14:textId="77777777" w:rsidR="00546914" w:rsidRPr="00E02148" w:rsidRDefault="00546914" w:rsidP="00B7634F">
            <w:pPr>
              <w:spacing w:after="0" w:line="240" w:lineRule="auto"/>
              <w:rPr>
                <w:rFonts w:ascii="Times New Roman" w:hAnsi="Times New Roman"/>
                <w:sz w:val="4"/>
                <w:szCs w:val="4"/>
                <w:lang w:val="ru-RU" w:eastAsia="ru-RU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1220B2" w14:textId="77777777" w:rsidR="00546914" w:rsidRPr="00E02148" w:rsidRDefault="00546914" w:rsidP="00B7634F">
            <w:pPr>
              <w:spacing w:after="0" w:line="240" w:lineRule="auto"/>
              <w:rPr>
                <w:rFonts w:ascii="Times New Roman" w:hAnsi="Times New Roman"/>
                <w:sz w:val="4"/>
                <w:szCs w:val="4"/>
                <w:lang w:val="ru-RU" w:eastAsia="ru-RU"/>
              </w:rPr>
            </w:pPr>
          </w:p>
        </w:tc>
      </w:tr>
      <w:tr w:rsidR="00546914" w:rsidRPr="00E02148" w14:paraId="45466EF0" w14:textId="77777777" w:rsidTr="00B7634F">
        <w:trPr>
          <w:trHeight w:val="261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2A09512" w14:textId="77777777" w:rsidR="00546914" w:rsidRPr="00E02148" w:rsidRDefault="00546914" w:rsidP="00B7634F">
            <w:pPr>
              <w:spacing w:after="0" w:line="260" w:lineRule="exact"/>
              <w:ind w:left="12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Должность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839DB8" w14:textId="77777777" w:rsidR="00546914" w:rsidRPr="00E02148" w:rsidRDefault="00546914" w:rsidP="00B7634F">
            <w:pPr>
              <w:spacing w:after="0" w:line="240" w:lineRule="auto"/>
              <w:rPr>
                <w:rFonts w:ascii="Times New Roman" w:hAnsi="Times New Roman"/>
                <w:lang w:val="ru-RU" w:eastAsia="ru-RU"/>
              </w:rPr>
            </w:pPr>
          </w:p>
        </w:tc>
      </w:tr>
      <w:tr w:rsidR="00546914" w:rsidRPr="00BF1D67" w14:paraId="46E70DC5" w14:textId="77777777" w:rsidTr="00B7634F">
        <w:trPr>
          <w:trHeight w:val="261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A1AD7E3" w14:textId="77777777" w:rsidR="00546914" w:rsidRPr="00E02148" w:rsidRDefault="00546914" w:rsidP="00B7634F">
            <w:pPr>
              <w:spacing w:after="0" w:line="260" w:lineRule="exact"/>
              <w:ind w:left="12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Номинация 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D8EC1E" w14:textId="77777777" w:rsidR="00546914" w:rsidRPr="00E02148" w:rsidRDefault="00546914" w:rsidP="00B7634F">
            <w:pPr>
              <w:spacing w:after="0" w:line="240" w:lineRule="auto"/>
              <w:rPr>
                <w:rFonts w:ascii="Times New Roman" w:hAnsi="Times New Roman"/>
                <w:lang w:val="ru-RU" w:eastAsia="ru-RU"/>
              </w:rPr>
            </w:pPr>
          </w:p>
        </w:tc>
      </w:tr>
      <w:tr w:rsidR="00546914" w:rsidRPr="00BF1D67" w14:paraId="01F22870" w14:textId="77777777" w:rsidTr="00B7634F">
        <w:trPr>
          <w:trHeight w:val="261"/>
        </w:trPr>
        <w:tc>
          <w:tcPr>
            <w:tcW w:w="5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908145C" w14:textId="77777777" w:rsidR="00546914" w:rsidRPr="00E02148" w:rsidRDefault="00546914" w:rsidP="00B7634F">
            <w:pPr>
              <w:spacing w:after="0" w:line="260" w:lineRule="exact"/>
              <w:ind w:left="12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Название 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произведения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14:paraId="3601E670" w14:textId="77777777" w:rsidR="00546914" w:rsidRPr="00E02148" w:rsidRDefault="00546914" w:rsidP="00B7634F">
            <w:pPr>
              <w:spacing w:after="0" w:line="240" w:lineRule="auto"/>
              <w:rPr>
                <w:rFonts w:ascii="Times New Roman" w:hAnsi="Times New Roman"/>
                <w:lang w:val="ru-RU" w:eastAsia="ru-RU"/>
              </w:rPr>
            </w:pPr>
          </w:p>
        </w:tc>
      </w:tr>
      <w:tr w:rsidR="00546914" w:rsidRPr="00BF1D67" w14:paraId="04E4E758" w14:textId="77777777" w:rsidTr="00B7634F">
        <w:trPr>
          <w:trHeight w:val="144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2060AAF" w14:textId="77777777" w:rsidR="00546914" w:rsidRPr="00E02148" w:rsidRDefault="00546914" w:rsidP="00B7634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  <w:lang w:val="ru-RU" w:eastAsia="ru-RU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D4A5AD" w14:textId="77777777" w:rsidR="00546914" w:rsidRPr="00E02148" w:rsidRDefault="00546914" w:rsidP="00B7634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  <w:lang w:val="ru-RU" w:eastAsia="ru-RU"/>
              </w:rPr>
            </w:pPr>
          </w:p>
        </w:tc>
      </w:tr>
      <w:tr w:rsidR="00546914" w:rsidRPr="003E7BF3" w14:paraId="6413FCE3" w14:textId="77777777" w:rsidTr="00B7634F">
        <w:trPr>
          <w:trHeight w:val="261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C8BDA6E" w14:textId="77777777" w:rsidR="00546914" w:rsidRPr="00E02148" w:rsidRDefault="00546914" w:rsidP="00B7634F">
            <w:pPr>
              <w:spacing w:after="0" w:line="260" w:lineRule="exact"/>
              <w:ind w:left="12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Почтовый адрес ФИО получателя медали, статуэтки</w:t>
            </w: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 (в случае необходимости)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47A864" w14:textId="77777777" w:rsidR="00546914" w:rsidRPr="00E02148" w:rsidRDefault="00546914" w:rsidP="00B7634F">
            <w:pPr>
              <w:spacing w:after="0" w:line="240" w:lineRule="auto"/>
              <w:rPr>
                <w:rFonts w:ascii="Times New Roman" w:hAnsi="Times New Roman"/>
                <w:lang w:val="ru-RU" w:eastAsia="ru-RU"/>
              </w:rPr>
            </w:pPr>
          </w:p>
        </w:tc>
      </w:tr>
      <w:tr w:rsidR="00546914" w:rsidRPr="00E02148" w14:paraId="28120777" w14:textId="77777777" w:rsidTr="00B7634F">
        <w:trPr>
          <w:trHeight w:val="266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DD97457" w14:textId="77777777" w:rsidR="00546914" w:rsidRPr="00E02148" w:rsidRDefault="00546914" w:rsidP="00B7634F">
            <w:pPr>
              <w:spacing w:after="0" w:line="264" w:lineRule="exact"/>
              <w:ind w:left="12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Электронный адрес автора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5132AE" w14:textId="77777777" w:rsidR="00546914" w:rsidRPr="00E02148" w:rsidRDefault="00546914" w:rsidP="00B7634F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</w:p>
        </w:tc>
      </w:tr>
      <w:tr w:rsidR="00546914" w:rsidRPr="00E02148" w14:paraId="2E3FACAE" w14:textId="77777777" w:rsidTr="00B7634F">
        <w:trPr>
          <w:trHeight w:val="266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6B53A4B" w14:textId="77777777" w:rsidR="00546914" w:rsidRPr="00E02148" w:rsidRDefault="00546914" w:rsidP="00B76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ФИО руководителя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и должность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8A35D4" w14:textId="77777777" w:rsidR="00546914" w:rsidRPr="00E02148" w:rsidRDefault="00546914" w:rsidP="00B7634F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</w:p>
        </w:tc>
      </w:tr>
      <w:tr w:rsidR="00546914" w:rsidRPr="00E02148" w14:paraId="1EEFF480" w14:textId="77777777" w:rsidTr="00B7634F">
        <w:trPr>
          <w:trHeight w:val="266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BD05E8F" w14:textId="77777777" w:rsidR="00546914" w:rsidRPr="00E02148" w:rsidRDefault="00546914" w:rsidP="00B7634F">
            <w:pPr>
              <w:spacing w:after="0" w:line="260" w:lineRule="exact"/>
              <w:ind w:left="12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Ученая степень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C88700" w14:textId="77777777" w:rsidR="00546914" w:rsidRPr="00E02148" w:rsidRDefault="00546914" w:rsidP="00B7634F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</w:p>
        </w:tc>
      </w:tr>
      <w:tr w:rsidR="00546914" w:rsidRPr="00E02148" w14:paraId="3E272654" w14:textId="77777777" w:rsidTr="00B7634F">
        <w:trPr>
          <w:trHeight w:val="278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683A2BF" w14:textId="77777777" w:rsidR="00546914" w:rsidRPr="00E02148" w:rsidRDefault="00546914" w:rsidP="00B7634F">
            <w:pPr>
              <w:spacing w:after="0" w:line="264" w:lineRule="exact"/>
              <w:ind w:left="12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Ученое звание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0767D5" w14:textId="77777777" w:rsidR="00546914" w:rsidRPr="00E02148" w:rsidRDefault="00546914" w:rsidP="00B7634F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</w:p>
        </w:tc>
      </w:tr>
      <w:tr w:rsidR="00546914" w:rsidRPr="003E7BF3" w14:paraId="556B9201" w14:textId="77777777" w:rsidTr="00B7634F">
        <w:trPr>
          <w:trHeight w:val="1093"/>
        </w:trPr>
        <w:tc>
          <w:tcPr>
            <w:tcW w:w="96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EF63715" w14:textId="77777777" w:rsidR="00546914" w:rsidRPr="00F11EAB" w:rsidRDefault="00546914" w:rsidP="00B7634F">
            <w:pPr>
              <w:spacing w:after="0" w:line="260" w:lineRule="exact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Организационный взнос (сумма, дата и способоплаты)</w:t>
            </w:r>
          </w:p>
          <w:p w14:paraId="46AC2746" w14:textId="77777777" w:rsidR="00546914" w:rsidRPr="00E02148" w:rsidRDefault="00546914" w:rsidP="00B7634F">
            <w:pPr>
              <w:spacing w:after="0" w:line="240" w:lineRule="auto"/>
              <w:rPr>
                <w:rFonts w:ascii="Times New Roman" w:hAnsi="Times New Roman"/>
                <w:lang w:val="ru-RU" w:eastAsia="ru-RU"/>
              </w:rPr>
            </w:pPr>
          </w:p>
        </w:tc>
      </w:tr>
      <w:tr w:rsidR="00546914" w:rsidRPr="003E7BF3" w14:paraId="4E857987" w14:textId="77777777" w:rsidTr="00B7634F">
        <w:trPr>
          <w:trHeight w:val="283"/>
        </w:trPr>
        <w:tc>
          <w:tcPr>
            <w:tcW w:w="5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1ACD0795" w14:textId="77777777" w:rsidR="00546914" w:rsidRPr="00E02148" w:rsidRDefault="00546914" w:rsidP="00B7634F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02148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медаль с удостоверением плюс диплом,</w:t>
            </w:r>
          </w:p>
        </w:tc>
        <w:tc>
          <w:tcPr>
            <w:tcW w:w="44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46A8A317" w14:textId="77777777" w:rsidR="00546914" w:rsidRPr="00E02148" w:rsidRDefault="00546914" w:rsidP="00B76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46914" w:rsidRPr="00E02148" w14:paraId="4B5101EB" w14:textId="77777777" w:rsidTr="00B7634F">
        <w:trPr>
          <w:trHeight w:val="810"/>
        </w:trPr>
        <w:tc>
          <w:tcPr>
            <w:tcW w:w="52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71941784" w14:textId="77777777" w:rsidR="00546914" w:rsidRPr="00E02148" w:rsidRDefault="00546914" w:rsidP="00B7634F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E02148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только диплом.</w:t>
            </w:r>
          </w:p>
          <w:p w14:paraId="59571D3C" w14:textId="77777777" w:rsidR="00546914" w:rsidRPr="00E02148" w:rsidRDefault="00546914" w:rsidP="00B7634F">
            <w:pPr>
              <w:spacing w:after="0" w:line="240" w:lineRule="auto"/>
              <w:ind w:left="120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440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14:paraId="7E09716B" w14:textId="77777777" w:rsidR="00546914" w:rsidRPr="00E02148" w:rsidRDefault="00546914" w:rsidP="00B76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46914" w:rsidRPr="00E02148" w14:paraId="23070F5C" w14:textId="77777777" w:rsidTr="00B7634F">
        <w:trPr>
          <w:trHeight w:val="810"/>
        </w:trPr>
        <w:tc>
          <w:tcPr>
            <w:tcW w:w="52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7DC36B82" w14:textId="77777777" w:rsidR="00546914" w:rsidRPr="00E02148" w:rsidRDefault="00546914" w:rsidP="00B7634F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статуэтка</w:t>
            </w:r>
          </w:p>
        </w:tc>
        <w:tc>
          <w:tcPr>
            <w:tcW w:w="440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14:paraId="4D0063F2" w14:textId="77777777" w:rsidR="00546914" w:rsidRPr="00E02148" w:rsidRDefault="00546914" w:rsidP="00B76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46914" w:rsidRPr="00E02148" w14:paraId="4723DCC5" w14:textId="77777777" w:rsidTr="00B7634F">
        <w:trPr>
          <w:trHeight w:val="22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0E50B18" w14:textId="77777777" w:rsidR="00546914" w:rsidRPr="00E02148" w:rsidRDefault="00546914" w:rsidP="00B7634F">
            <w:pPr>
              <w:spacing w:after="0" w:line="20" w:lineRule="exact"/>
              <w:rPr>
                <w:rFonts w:ascii="Times New Roman" w:hAnsi="Times New Roman"/>
                <w:sz w:val="1"/>
                <w:szCs w:val="1"/>
                <w:lang w:val="ru-RU" w:eastAsia="ru-RU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E78D48" w14:textId="77777777" w:rsidR="00546914" w:rsidRPr="00E02148" w:rsidRDefault="00546914" w:rsidP="00B7634F">
            <w:pPr>
              <w:spacing w:after="0" w:line="20" w:lineRule="exact"/>
              <w:rPr>
                <w:rFonts w:ascii="Times New Roman" w:hAnsi="Times New Roman"/>
                <w:sz w:val="1"/>
                <w:szCs w:val="1"/>
                <w:lang w:val="ru-RU" w:eastAsia="ru-RU"/>
              </w:rPr>
            </w:pPr>
          </w:p>
        </w:tc>
      </w:tr>
      <w:tr w:rsidR="00546914" w:rsidRPr="003E7BF3" w14:paraId="4ECFD3F9" w14:textId="77777777" w:rsidTr="00B7634F">
        <w:trPr>
          <w:trHeight w:val="256"/>
        </w:trPr>
        <w:tc>
          <w:tcPr>
            <w:tcW w:w="5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5D954B2" w14:textId="77777777" w:rsidR="00546914" w:rsidRPr="00E02148" w:rsidRDefault="00546914" w:rsidP="00B7634F">
            <w:pPr>
              <w:spacing w:after="0" w:line="256" w:lineRule="exact"/>
              <w:ind w:left="12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Откуда Вы узнали о нашем проекте.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14:paraId="3D93166B" w14:textId="77777777" w:rsidR="00546914" w:rsidRPr="00E02148" w:rsidRDefault="00546914" w:rsidP="00B7634F">
            <w:pPr>
              <w:spacing w:after="0" w:line="240" w:lineRule="auto"/>
              <w:rPr>
                <w:rFonts w:ascii="Times New Roman" w:hAnsi="Times New Roman"/>
                <w:lang w:val="ru-RU" w:eastAsia="ru-RU"/>
              </w:rPr>
            </w:pPr>
          </w:p>
        </w:tc>
      </w:tr>
      <w:tr w:rsidR="00546914" w:rsidRPr="003E7BF3" w14:paraId="551F8CAF" w14:textId="77777777" w:rsidTr="00B7634F">
        <w:trPr>
          <w:trHeight w:val="296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603CDC7" w14:textId="77777777" w:rsidR="00546914" w:rsidRPr="00E02148" w:rsidRDefault="00546914" w:rsidP="00B76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FA085C" w14:textId="77777777" w:rsidR="00546914" w:rsidRPr="00E02148" w:rsidRDefault="00546914" w:rsidP="00B76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</w:tbl>
    <w:p w14:paraId="3664F88E" w14:textId="77777777" w:rsidR="00FE2A85" w:rsidRPr="00E02148" w:rsidRDefault="00FE2A8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14:paraId="5AA03767" w14:textId="77777777" w:rsidR="00FE2A85" w:rsidRPr="00E02148" w:rsidRDefault="00FE2A85">
      <w:pPr>
        <w:widowControl w:val="0"/>
        <w:autoSpaceDE w:val="0"/>
        <w:autoSpaceDN w:val="0"/>
        <w:adjustRightInd w:val="0"/>
        <w:spacing w:after="0" w:line="235" w:lineRule="exact"/>
        <w:rPr>
          <w:rFonts w:ascii="Times New Roman" w:hAnsi="Times New Roman"/>
          <w:sz w:val="24"/>
          <w:szCs w:val="24"/>
          <w:lang w:val="ru-RU"/>
        </w:rPr>
      </w:pPr>
    </w:p>
    <w:p w14:paraId="4F7A3FC3" w14:textId="77777777" w:rsidR="00FE2A85" w:rsidRPr="00A442E8" w:rsidRDefault="00FE2A8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14:paraId="1FECF169" w14:textId="77777777" w:rsidR="00FE2A85" w:rsidRPr="00A442E8" w:rsidRDefault="00FE2A85">
      <w:pPr>
        <w:widowControl w:val="0"/>
        <w:autoSpaceDE w:val="0"/>
        <w:autoSpaceDN w:val="0"/>
        <w:adjustRightInd w:val="0"/>
        <w:spacing w:after="0" w:line="322" w:lineRule="exact"/>
        <w:rPr>
          <w:rFonts w:ascii="Times New Roman" w:hAnsi="Times New Roman"/>
          <w:sz w:val="24"/>
          <w:szCs w:val="24"/>
          <w:lang w:val="ru-RU"/>
        </w:rPr>
      </w:pPr>
    </w:p>
    <w:p w14:paraId="5FF60D41" w14:textId="77777777" w:rsidR="00FE2A85" w:rsidRPr="00A442E8" w:rsidRDefault="00EA555B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sz w:val="24"/>
          <w:szCs w:val="24"/>
          <w:lang w:val="ru-RU"/>
        </w:rPr>
      </w:pPr>
      <w:r w:rsidRPr="00A442E8">
        <w:rPr>
          <w:rFonts w:ascii="Times New Roman" w:hAnsi="Times New Roman"/>
          <w:b/>
          <w:bCs/>
          <w:sz w:val="24"/>
          <w:szCs w:val="24"/>
          <w:lang w:val="ru-RU"/>
        </w:rPr>
        <w:t>Приложение 2</w:t>
      </w:r>
    </w:p>
    <w:p w14:paraId="7D6754B8" w14:textId="77777777" w:rsidR="00FE2A85" w:rsidRPr="00A442E8" w:rsidRDefault="00FE2A8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14:paraId="002A1C72" w14:textId="77777777" w:rsidR="00E54F98" w:rsidRDefault="00E54F98" w:rsidP="00E54F98">
      <w:pPr>
        <w:spacing w:after="0" w:line="240" w:lineRule="auto"/>
        <w:ind w:left="260"/>
        <w:rPr>
          <w:rFonts w:ascii="Times New Roman" w:hAnsi="Times New Roman"/>
          <w:b/>
          <w:bCs/>
          <w:color w:val="17365D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17365D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bCs/>
          <w:color w:val="17365D"/>
          <w:sz w:val="24"/>
          <w:szCs w:val="24"/>
          <w:lang w:eastAsia="ru-RU"/>
        </w:rPr>
        <w:t>Финансовые условия</w:t>
      </w:r>
    </w:p>
    <w:p w14:paraId="6A91EFCB" w14:textId="77777777" w:rsidR="00E54F98" w:rsidRPr="00E54F98" w:rsidRDefault="00E54F98" w:rsidP="00E54F98">
      <w:pPr>
        <w:autoSpaceDE w:val="0"/>
        <w:autoSpaceDN w:val="0"/>
        <w:adjustRightInd w:val="0"/>
        <w:spacing w:after="0" w:line="240" w:lineRule="auto"/>
        <w:rPr>
          <w:rFonts w:eastAsia="Calibri" w:cs="TimesNewRomanPS-BoldMT"/>
          <w:b/>
          <w:bCs/>
          <w:color w:val="17365D"/>
          <w:sz w:val="24"/>
          <w:szCs w:val="24"/>
        </w:rPr>
      </w:pPr>
    </w:p>
    <w:tbl>
      <w:tblPr>
        <w:tblW w:w="1040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0"/>
        <w:gridCol w:w="1297"/>
        <w:gridCol w:w="963"/>
        <w:gridCol w:w="1193"/>
        <w:gridCol w:w="1109"/>
        <w:gridCol w:w="1129"/>
        <w:gridCol w:w="1069"/>
        <w:gridCol w:w="579"/>
        <w:gridCol w:w="880"/>
        <w:gridCol w:w="866"/>
      </w:tblGrid>
      <w:tr w:rsidR="00546914" w:rsidRPr="00E54F98" w14:paraId="1C27BD83" w14:textId="77777777" w:rsidTr="00B7634F">
        <w:trPr>
          <w:jc w:val="right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A9294B" w14:textId="77777777" w:rsidR="00546914" w:rsidRPr="00E54F98" w:rsidRDefault="00546914" w:rsidP="00B763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r w:rsidRPr="00E54F98"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Форма участия</w:t>
            </w:r>
          </w:p>
        </w:tc>
        <w:tc>
          <w:tcPr>
            <w:tcW w:w="90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A215B6" w14:textId="77777777" w:rsidR="00546914" w:rsidRPr="00E54F98" w:rsidRDefault="00546914" w:rsidP="00B763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r w:rsidRPr="00E54F98"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Размер организационного взноса</w:t>
            </w:r>
          </w:p>
        </w:tc>
      </w:tr>
      <w:tr w:rsidR="00546914" w:rsidRPr="00E54F98" w14:paraId="58C974D4" w14:textId="77777777" w:rsidTr="00B7634F">
        <w:trPr>
          <w:jc w:val="right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E0EA0" w14:textId="77777777" w:rsidR="00546914" w:rsidRPr="00E54F98" w:rsidRDefault="00546914" w:rsidP="00B7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3E744" w14:textId="77777777" w:rsidR="00546914" w:rsidRPr="00E54F98" w:rsidRDefault="00546914" w:rsidP="00B7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r w:rsidRPr="00E54F98"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Российские рубли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BFF0E" w14:textId="77777777" w:rsidR="00546914" w:rsidRPr="00E54F98" w:rsidRDefault="00546914" w:rsidP="00B7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r w:rsidRPr="00E54F98"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Казахские тенге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4B6BD" w14:textId="77777777" w:rsidR="00546914" w:rsidRPr="00E54F98" w:rsidRDefault="00546914" w:rsidP="00B7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r w:rsidRPr="00E54F98"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Монгольские</w:t>
            </w:r>
          </w:p>
          <w:p w14:paraId="79037E1F" w14:textId="77777777" w:rsidR="00546914" w:rsidRPr="00E54F98" w:rsidRDefault="00546914" w:rsidP="00B7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r w:rsidRPr="00E54F98"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тугрики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A6912" w14:textId="77777777" w:rsidR="00546914" w:rsidRPr="00E54F98" w:rsidRDefault="00546914" w:rsidP="00B7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r w:rsidRPr="00E54F98"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Украинская гривна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D8A1E" w14:textId="77777777" w:rsidR="00546914" w:rsidRPr="00E54F98" w:rsidRDefault="00546914" w:rsidP="00B7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r w:rsidRPr="00E54F98"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Белорусские рубли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86BAE" w14:textId="77777777" w:rsidR="00546914" w:rsidRPr="00E54F98" w:rsidRDefault="00546914" w:rsidP="00B7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r w:rsidRPr="00E54F98"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Киргизские сомы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7B054" w14:textId="77777777" w:rsidR="00546914" w:rsidRPr="00E54F98" w:rsidRDefault="00546914" w:rsidP="00B7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r w:rsidRPr="00E54F98"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Евро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4503F" w14:textId="77777777" w:rsidR="00546914" w:rsidRPr="00E54F98" w:rsidRDefault="00546914" w:rsidP="00B7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r w:rsidRPr="00E54F98"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Доллары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7508A" w14:textId="77777777" w:rsidR="00546914" w:rsidRPr="00E54F98" w:rsidRDefault="00546914" w:rsidP="00B7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r w:rsidRPr="00E54F98"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Чешские кроны</w:t>
            </w:r>
          </w:p>
        </w:tc>
      </w:tr>
      <w:tr w:rsidR="00546914" w:rsidRPr="009E1369" w14:paraId="0D771529" w14:textId="77777777" w:rsidTr="00B7634F">
        <w:trPr>
          <w:jc w:val="right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93D9C8" w14:textId="77777777" w:rsidR="00546914" w:rsidRPr="00E54F98" w:rsidRDefault="00546914" w:rsidP="00B7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r w:rsidRPr="00E54F98">
              <w:rPr>
                <w:rFonts w:ascii="Times New Roman" w:eastAsia="Calibri" w:hAnsi="Times New Roman"/>
                <w:color w:val="000000"/>
                <w:sz w:val="16"/>
                <w:szCs w:val="16"/>
              </w:rPr>
              <w:t>Только диплом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6B5A9" w14:textId="77777777" w:rsidR="00546914" w:rsidRPr="009E1369" w:rsidRDefault="00546914" w:rsidP="00B7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eastAsia="Calibri" w:hAnsi="Times New Roman"/>
                <w:color w:val="000000"/>
                <w:sz w:val="16"/>
                <w:szCs w:val="16"/>
                <w:lang w:val="ru-RU"/>
              </w:rPr>
              <w:t xml:space="preserve"> 300</w:t>
            </w:r>
            <w:r w:rsidRPr="009E1369">
              <w:rPr>
                <w:rFonts w:ascii="Times New Roman" w:eastAsia="Calibri" w:hAnsi="Times New Roman"/>
                <w:color w:val="000000"/>
                <w:sz w:val="16"/>
                <w:szCs w:val="16"/>
                <w:lang w:val="ru-RU"/>
              </w:rPr>
              <w:t xml:space="preserve"> руб./разработку 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3CC5D" w14:textId="77777777" w:rsidR="00546914" w:rsidRPr="009E1369" w:rsidRDefault="00546914" w:rsidP="00B7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  <w:r w:rsidRPr="009E1369"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1</w:t>
            </w: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750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3FFEC" w14:textId="77777777" w:rsidR="00546914" w:rsidRPr="009E1369" w:rsidRDefault="00546914" w:rsidP="00B7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  <w:r w:rsidRPr="009E1369"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8000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DEF8D" w14:textId="77777777" w:rsidR="00546914" w:rsidRDefault="00546914" w:rsidP="00B7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</w:p>
          <w:p w14:paraId="065BE6DE" w14:textId="77777777" w:rsidR="00546914" w:rsidRDefault="00546914" w:rsidP="00B7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114</w:t>
            </w:r>
          </w:p>
          <w:p w14:paraId="0EB482D5" w14:textId="77777777" w:rsidR="00546914" w:rsidRDefault="00546914" w:rsidP="00B7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</w:p>
          <w:p w14:paraId="3E0BD0FD" w14:textId="77777777" w:rsidR="00546914" w:rsidRPr="009E1369" w:rsidRDefault="00546914" w:rsidP="00B7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D48CF" w14:textId="77777777" w:rsidR="00546914" w:rsidRPr="009E1369" w:rsidRDefault="00546914" w:rsidP="00B7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10,22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F114E" w14:textId="77777777" w:rsidR="00546914" w:rsidRPr="009E1369" w:rsidRDefault="00546914" w:rsidP="00B7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312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7AA96" w14:textId="77777777" w:rsidR="00546914" w:rsidRPr="009E1369" w:rsidRDefault="00546914" w:rsidP="00B7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3,82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820BF" w14:textId="77777777" w:rsidR="00546914" w:rsidRPr="009E1369" w:rsidRDefault="00546914" w:rsidP="00B7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4,24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D1AB9" w14:textId="77777777" w:rsidR="00546914" w:rsidRPr="009E1369" w:rsidRDefault="00546914" w:rsidP="00B7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  <w:r w:rsidRPr="009E1369"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70</w:t>
            </w:r>
          </w:p>
        </w:tc>
      </w:tr>
      <w:tr w:rsidR="00546914" w:rsidRPr="009E1369" w14:paraId="1F2D9D2C" w14:textId="77777777" w:rsidTr="00B7634F">
        <w:trPr>
          <w:jc w:val="right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73733A" w14:textId="77777777" w:rsidR="00546914" w:rsidRPr="00E54F98" w:rsidRDefault="00546914" w:rsidP="00B7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16"/>
                <w:szCs w:val="16"/>
                <w:lang w:val="ru-RU"/>
              </w:rPr>
            </w:pPr>
            <w:r w:rsidRPr="00E54F98">
              <w:rPr>
                <w:rFonts w:ascii="Times New Roman" w:eastAsia="Calibri" w:hAnsi="Times New Roman"/>
                <w:color w:val="000000"/>
                <w:sz w:val="16"/>
                <w:szCs w:val="16"/>
                <w:lang w:val="ru-RU"/>
              </w:rPr>
              <w:t>Медаль с удостоверением плюс диплом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84DC9" w14:textId="77777777" w:rsidR="00546914" w:rsidRPr="009E1369" w:rsidRDefault="00546914" w:rsidP="00B7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  <w:r w:rsidRPr="009E1369"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1</w:t>
            </w: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3</w:t>
            </w:r>
            <w:r w:rsidRPr="009E1369"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00 руб.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D106F" w14:textId="77777777" w:rsidR="00546914" w:rsidRPr="009E1369" w:rsidRDefault="00546914" w:rsidP="00B7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6500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C21D4" w14:textId="77777777" w:rsidR="00546914" w:rsidRPr="009E1369" w:rsidRDefault="00546914" w:rsidP="00B7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  <w:r w:rsidRPr="009E1369"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37 229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AA201" w14:textId="77777777" w:rsidR="00546914" w:rsidRPr="009E1369" w:rsidRDefault="00546914" w:rsidP="00B7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460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5A7A0" w14:textId="77777777" w:rsidR="00546914" w:rsidRPr="009E1369" w:rsidRDefault="00546914" w:rsidP="00B7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39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C85DC" w14:textId="77777777" w:rsidR="00546914" w:rsidRPr="009E1369" w:rsidRDefault="00546914" w:rsidP="00B7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  <w:r w:rsidRPr="009E1369"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10</w:t>
            </w: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80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80F80" w14:textId="77777777" w:rsidR="00546914" w:rsidRPr="009E1369" w:rsidRDefault="00546914" w:rsidP="00B7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  <w:r w:rsidRPr="009E1369"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13,</w:t>
            </w: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8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7A5C0" w14:textId="77777777" w:rsidR="00546914" w:rsidRPr="009E1369" w:rsidRDefault="00546914" w:rsidP="00B7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  <w:r w:rsidRPr="009E1369"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15</w:t>
            </w: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,5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E8127" w14:textId="77777777" w:rsidR="00546914" w:rsidRPr="009E1369" w:rsidRDefault="00546914" w:rsidP="00B7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  <w:r w:rsidRPr="009E1369"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347</w:t>
            </w:r>
          </w:p>
        </w:tc>
      </w:tr>
      <w:tr w:rsidR="00546914" w:rsidRPr="00E54F98" w14:paraId="58021DCE" w14:textId="77777777" w:rsidTr="00B7634F">
        <w:trPr>
          <w:jc w:val="right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358F5" w14:textId="77777777" w:rsidR="00546914" w:rsidRDefault="00546914" w:rsidP="00B7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eastAsia="Calibri" w:hAnsi="Times New Roman"/>
                <w:color w:val="000000"/>
                <w:sz w:val="16"/>
                <w:szCs w:val="16"/>
                <w:lang w:val="ru-RU"/>
              </w:rPr>
              <w:t>Только статуэтка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87CC8" w14:textId="77777777" w:rsidR="00546914" w:rsidRDefault="00546914" w:rsidP="00B7634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6"/>
                <w:szCs w:val="16"/>
                <w:lang w:val="ru-RU"/>
              </w:rPr>
            </w:pPr>
            <w:r>
              <w:rPr>
                <w:rFonts w:eastAsia="Calibri"/>
                <w:color w:val="000000"/>
                <w:sz w:val="16"/>
                <w:szCs w:val="16"/>
                <w:lang w:val="ru-RU"/>
              </w:rPr>
              <w:t>2000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7CCF6" w14:textId="77777777" w:rsidR="00546914" w:rsidRPr="009E1369" w:rsidRDefault="00546914" w:rsidP="00B76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11600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EDE12" w14:textId="77777777" w:rsidR="00546914" w:rsidRPr="00E81B76" w:rsidRDefault="00546914" w:rsidP="00B7634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  <w:lang w:val="ru-RU"/>
              </w:rPr>
              <w:t>80270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A372C" w14:textId="77777777" w:rsidR="00546914" w:rsidRPr="00E81B76" w:rsidRDefault="00546914" w:rsidP="00B7634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  <w:lang w:val="ru-RU"/>
              </w:rPr>
              <w:t>784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37CA1" w14:textId="77777777" w:rsidR="00546914" w:rsidRDefault="00546914" w:rsidP="00B7634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  <w:lang w:val="ru-RU"/>
              </w:rPr>
              <w:t>67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1310A" w14:textId="77777777" w:rsidR="00546914" w:rsidRDefault="00546914" w:rsidP="00B7634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  <w:lang w:val="ru-RU"/>
              </w:rPr>
              <w:t>2190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30C8B" w14:textId="77777777" w:rsidR="00546914" w:rsidRDefault="00546914" w:rsidP="00B7634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  <w:lang w:val="ru-RU"/>
              </w:rPr>
              <w:t>24,5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52E60" w14:textId="77777777" w:rsidR="00546914" w:rsidRPr="007679B9" w:rsidRDefault="00546914" w:rsidP="00B7634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  <w:lang w:val="ru-RU"/>
              </w:rPr>
              <w:t>28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0F8B6" w14:textId="77777777" w:rsidR="00546914" w:rsidRPr="007679B9" w:rsidRDefault="00546914" w:rsidP="00B7634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  <w:lang w:val="ru-RU"/>
              </w:rPr>
              <w:t>648</w:t>
            </w:r>
          </w:p>
        </w:tc>
      </w:tr>
    </w:tbl>
    <w:p w14:paraId="643E50CF" w14:textId="77777777" w:rsidR="009529F0" w:rsidRPr="00E54F98" w:rsidRDefault="009529F0" w:rsidP="0095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45AF0165" w14:textId="77777777" w:rsidR="009529F0" w:rsidRPr="007D06CD" w:rsidRDefault="00A06DC9" w:rsidP="009529F0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ru-RU" w:eastAsia="ru-RU"/>
        </w:rPr>
      </w:pPr>
      <w:r>
        <w:rPr>
          <w:rFonts w:ascii="Times New Roman" w:hAnsi="Times New Roman"/>
          <w:sz w:val="20"/>
          <w:szCs w:val="20"/>
          <w:lang w:val="ru-RU" w:eastAsia="ru-RU"/>
        </w:rPr>
        <w:t xml:space="preserve"> </w:t>
      </w:r>
    </w:p>
    <w:p w14:paraId="65D5649E" w14:textId="77777777" w:rsidR="009529F0" w:rsidRPr="007D06CD" w:rsidRDefault="009529F0" w:rsidP="009529F0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ru-RU" w:eastAsia="ru-RU"/>
        </w:rPr>
      </w:pPr>
      <w:r w:rsidRPr="007D06CD">
        <w:rPr>
          <w:rFonts w:ascii="Times New Roman" w:hAnsi="Times New Roman"/>
          <w:sz w:val="20"/>
          <w:szCs w:val="20"/>
          <w:lang w:val="ru-RU" w:eastAsia="ru-RU"/>
        </w:rPr>
        <w:t xml:space="preserve">*Если от одной организации от 5 до 7 работ, то оргвзнос составит: </w:t>
      </w:r>
      <w:r w:rsidR="00A06DC9">
        <w:rPr>
          <w:rFonts w:ascii="Times New Roman" w:hAnsi="Times New Roman"/>
          <w:sz w:val="20"/>
          <w:szCs w:val="20"/>
          <w:lang w:val="ru-RU" w:eastAsia="ru-RU"/>
        </w:rPr>
        <w:t>200</w:t>
      </w:r>
      <w:r w:rsidRPr="007D06CD">
        <w:rPr>
          <w:rFonts w:ascii="Times New Roman" w:hAnsi="Times New Roman"/>
          <w:sz w:val="20"/>
          <w:szCs w:val="20"/>
          <w:lang w:val="ru-RU" w:eastAsia="ru-RU"/>
        </w:rPr>
        <w:t xml:space="preserve"> рублей, </w:t>
      </w:r>
      <w:r w:rsidR="006152C6">
        <w:rPr>
          <w:rFonts w:ascii="Times New Roman" w:hAnsi="Times New Roman"/>
          <w:sz w:val="20"/>
          <w:szCs w:val="20"/>
          <w:lang w:val="ru-RU" w:eastAsia="ru-RU"/>
        </w:rPr>
        <w:t>1000</w:t>
      </w:r>
      <w:r w:rsidR="00A5232C">
        <w:rPr>
          <w:rFonts w:ascii="Times New Roman" w:hAnsi="Times New Roman"/>
          <w:sz w:val="20"/>
          <w:szCs w:val="20"/>
          <w:lang w:val="ru-RU" w:eastAsia="ru-RU"/>
        </w:rPr>
        <w:t xml:space="preserve"> </w:t>
      </w:r>
      <w:r w:rsidRPr="007D06CD">
        <w:rPr>
          <w:rFonts w:ascii="Times New Roman" w:hAnsi="Times New Roman"/>
          <w:sz w:val="20"/>
          <w:szCs w:val="20"/>
          <w:lang w:val="ru-RU" w:eastAsia="ru-RU"/>
        </w:rPr>
        <w:t>тенге, 69 гри</w:t>
      </w:r>
      <w:r w:rsidR="00A06DC9">
        <w:rPr>
          <w:rFonts w:ascii="Times New Roman" w:hAnsi="Times New Roman"/>
          <w:sz w:val="20"/>
          <w:szCs w:val="20"/>
          <w:lang w:val="ru-RU" w:eastAsia="ru-RU"/>
        </w:rPr>
        <w:t xml:space="preserve">вен, 6250 тугров, </w:t>
      </w:r>
      <w:r w:rsidR="006152C6">
        <w:rPr>
          <w:rFonts w:ascii="Times New Roman" w:hAnsi="Times New Roman"/>
          <w:sz w:val="20"/>
          <w:szCs w:val="20"/>
          <w:lang w:val="ru-RU" w:eastAsia="ru-RU"/>
        </w:rPr>
        <w:t>5</w:t>
      </w:r>
      <w:r w:rsidR="00A06DC9">
        <w:rPr>
          <w:rFonts w:ascii="Times New Roman" w:hAnsi="Times New Roman"/>
          <w:sz w:val="20"/>
          <w:szCs w:val="20"/>
          <w:lang w:val="ru-RU" w:eastAsia="ru-RU"/>
        </w:rPr>
        <w:t xml:space="preserve"> бел. руб., 2,8 долларов, 2,5 евро</w:t>
      </w:r>
      <w:r w:rsidRPr="007D06CD">
        <w:rPr>
          <w:rFonts w:ascii="Times New Roman" w:hAnsi="Times New Roman"/>
          <w:sz w:val="20"/>
          <w:szCs w:val="20"/>
          <w:lang w:val="ru-RU" w:eastAsia="ru-RU"/>
        </w:rPr>
        <w:t xml:space="preserve"> за одну работу, от 8  работ  оргвзнос составит: 1</w:t>
      </w:r>
      <w:r w:rsidR="006152C6">
        <w:rPr>
          <w:rFonts w:ascii="Times New Roman" w:hAnsi="Times New Roman"/>
          <w:sz w:val="20"/>
          <w:szCs w:val="20"/>
          <w:lang w:val="ru-RU" w:eastAsia="ru-RU"/>
        </w:rPr>
        <w:t>5</w:t>
      </w:r>
      <w:r w:rsidRPr="007D06CD">
        <w:rPr>
          <w:rFonts w:ascii="Times New Roman" w:hAnsi="Times New Roman"/>
          <w:sz w:val="20"/>
          <w:szCs w:val="20"/>
          <w:lang w:val="ru-RU" w:eastAsia="ru-RU"/>
        </w:rPr>
        <w:t xml:space="preserve">0 рублей, </w:t>
      </w:r>
      <w:r w:rsidR="006152C6">
        <w:rPr>
          <w:rFonts w:ascii="Times New Roman" w:hAnsi="Times New Roman"/>
          <w:sz w:val="20"/>
          <w:szCs w:val="20"/>
          <w:lang w:val="ru-RU" w:eastAsia="ru-RU"/>
        </w:rPr>
        <w:t>50</w:t>
      </w:r>
      <w:r w:rsidRPr="007D06CD">
        <w:rPr>
          <w:rFonts w:ascii="Times New Roman" w:hAnsi="Times New Roman"/>
          <w:sz w:val="20"/>
          <w:szCs w:val="20"/>
          <w:lang w:val="ru-RU" w:eastAsia="ru-RU"/>
        </w:rPr>
        <w:t xml:space="preserve"> гривны, </w:t>
      </w:r>
      <w:r w:rsidR="006152C6">
        <w:rPr>
          <w:rFonts w:ascii="Times New Roman" w:hAnsi="Times New Roman"/>
          <w:sz w:val="20"/>
          <w:szCs w:val="20"/>
          <w:lang w:val="ru-RU" w:eastAsia="ru-RU"/>
        </w:rPr>
        <w:t>700</w:t>
      </w:r>
      <w:r w:rsidRPr="007D06CD">
        <w:rPr>
          <w:rFonts w:ascii="Times New Roman" w:hAnsi="Times New Roman"/>
          <w:sz w:val="20"/>
          <w:szCs w:val="20"/>
          <w:lang w:val="ru-RU" w:eastAsia="ru-RU"/>
        </w:rPr>
        <w:t xml:space="preserve">  </w:t>
      </w:r>
      <w:r>
        <w:rPr>
          <w:rFonts w:ascii="Times New Roman" w:hAnsi="Times New Roman"/>
          <w:sz w:val="20"/>
          <w:szCs w:val="20"/>
          <w:lang w:val="ru-RU" w:eastAsia="ru-RU"/>
        </w:rPr>
        <w:t>тенге, 4300 тугров, 3 бел. руб.</w:t>
      </w:r>
      <w:r w:rsidR="006152C6">
        <w:rPr>
          <w:rFonts w:ascii="Times New Roman" w:hAnsi="Times New Roman"/>
          <w:sz w:val="20"/>
          <w:szCs w:val="20"/>
          <w:lang w:val="ru-RU" w:eastAsia="ru-RU"/>
        </w:rPr>
        <w:t>, 3 долл., 2,8 евро</w:t>
      </w:r>
    </w:p>
    <w:p w14:paraId="4681F4F0" w14:textId="77777777" w:rsidR="009529F0" w:rsidRPr="007D06CD" w:rsidRDefault="009529F0" w:rsidP="009529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color w:val="000000"/>
          <w:sz w:val="24"/>
          <w:szCs w:val="24"/>
          <w:lang w:val="ru-RU"/>
        </w:rPr>
      </w:pPr>
    </w:p>
    <w:p w14:paraId="029E787A" w14:textId="77777777" w:rsidR="00FE2A85" w:rsidRPr="00A442E8" w:rsidRDefault="00FE2A85">
      <w:pPr>
        <w:widowControl w:val="0"/>
        <w:autoSpaceDE w:val="0"/>
        <w:autoSpaceDN w:val="0"/>
        <w:adjustRightInd w:val="0"/>
        <w:spacing w:after="0" w:line="352" w:lineRule="exact"/>
        <w:rPr>
          <w:rFonts w:ascii="Times New Roman" w:hAnsi="Times New Roman"/>
          <w:sz w:val="24"/>
          <w:szCs w:val="24"/>
          <w:lang w:val="ru-RU"/>
        </w:rPr>
      </w:pPr>
    </w:p>
    <w:p w14:paraId="14809945" w14:textId="77777777" w:rsidR="00FE2A85" w:rsidRPr="004F05AB" w:rsidRDefault="00EA555B">
      <w:pPr>
        <w:widowControl w:val="0"/>
        <w:overflowPunct w:val="0"/>
        <w:autoSpaceDE w:val="0"/>
        <w:autoSpaceDN w:val="0"/>
        <w:adjustRightInd w:val="0"/>
        <w:spacing w:after="0" w:line="335" w:lineRule="auto"/>
        <w:ind w:left="120" w:right="660"/>
        <w:rPr>
          <w:rFonts w:ascii="Times New Roman" w:hAnsi="Times New Roman"/>
          <w:sz w:val="24"/>
          <w:szCs w:val="24"/>
          <w:lang w:val="ru-RU"/>
        </w:rPr>
      </w:pPr>
      <w:r w:rsidRPr="00A442E8">
        <w:rPr>
          <w:rFonts w:ascii="Times New Roman" w:hAnsi="Times New Roman"/>
          <w:b/>
          <w:bCs/>
          <w:sz w:val="24"/>
          <w:szCs w:val="24"/>
          <w:lang w:val="ru-RU"/>
        </w:rPr>
        <w:t xml:space="preserve">Так как Международный инновационный центр находится в Чехии, предлагаем производить оплату через «Яндекс Деньги», </w:t>
      </w:r>
      <w:r w:rsidRPr="00A442E8">
        <w:rPr>
          <w:rFonts w:ascii="Times New Roman" w:hAnsi="Times New Roman"/>
          <w:b/>
          <w:bCs/>
          <w:sz w:val="24"/>
          <w:szCs w:val="24"/>
        </w:rPr>
        <w:t>Visa</w:t>
      </w:r>
      <w:r w:rsidRPr="00A442E8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A442E8">
        <w:rPr>
          <w:rFonts w:ascii="Times New Roman" w:hAnsi="Times New Roman"/>
          <w:b/>
          <w:bCs/>
          <w:sz w:val="24"/>
          <w:szCs w:val="24"/>
        </w:rPr>
        <w:t>Qiwi</w:t>
      </w:r>
      <w:r w:rsidRPr="00A442E8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A442E8">
        <w:rPr>
          <w:rFonts w:ascii="Times New Roman" w:hAnsi="Times New Roman"/>
          <w:b/>
          <w:bCs/>
          <w:sz w:val="24"/>
          <w:szCs w:val="24"/>
        </w:rPr>
        <w:t>Wallet</w:t>
      </w:r>
      <w:r w:rsidR="004F05AB">
        <w:rPr>
          <w:rFonts w:ascii="Times New Roman" w:hAnsi="Times New Roman"/>
          <w:b/>
          <w:bCs/>
          <w:sz w:val="24"/>
          <w:szCs w:val="24"/>
          <w:lang w:val="ru-RU"/>
        </w:rPr>
        <w:t xml:space="preserve">. </w:t>
      </w:r>
    </w:p>
    <w:p w14:paraId="2484A158" w14:textId="77777777" w:rsidR="00466DAE" w:rsidRDefault="00466DA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960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4780"/>
      </w:tblGrid>
      <w:tr w:rsidR="00546914" w:rsidRPr="00C425CE" w14:paraId="3A92729E" w14:textId="77777777" w:rsidTr="00B7634F">
        <w:trPr>
          <w:trHeight w:val="286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F2E7D12" w14:textId="77777777" w:rsidR="00546914" w:rsidRPr="00C425CE" w:rsidRDefault="00546914" w:rsidP="00B763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C425CE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Название</w:t>
            </w:r>
          </w:p>
        </w:tc>
        <w:tc>
          <w:tcPr>
            <w:tcW w:w="4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580D5B0" w14:textId="77777777" w:rsidR="00546914" w:rsidRPr="00C425CE" w:rsidRDefault="00546914" w:rsidP="00B763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C425CE">
              <w:rPr>
                <w:rFonts w:ascii="Times New Roman" w:hAnsi="Times New Roman"/>
                <w:b/>
                <w:bCs/>
                <w:sz w:val="24"/>
                <w:szCs w:val="24"/>
              </w:rPr>
              <w:t>Номера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C425CE">
              <w:rPr>
                <w:rFonts w:ascii="Times New Roman" w:hAnsi="Times New Roman"/>
                <w:b/>
                <w:bCs/>
                <w:sz w:val="24"/>
                <w:szCs w:val="24"/>
              </w:rPr>
              <w:t>счетов</w:t>
            </w:r>
          </w:p>
        </w:tc>
      </w:tr>
      <w:tr w:rsidR="00546914" w:rsidRPr="00C425CE" w14:paraId="0232CCCF" w14:textId="77777777" w:rsidTr="00B7634F">
        <w:trPr>
          <w:trHeight w:val="267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F43DB49" w14:textId="77777777" w:rsidR="00546914" w:rsidRPr="00C425CE" w:rsidRDefault="00546914" w:rsidP="00B7634F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C425CE">
              <w:rPr>
                <w:rFonts w:ascii="Times New Roman" w:hAnsi="Times New Roman"/>
                <w:b/>
                <w:bCs/>
                <w:sz w:val="24"/>
                <w:szCs w:val="24"/>
              </w:rPr>
              <w:t>Яндекс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C425CE">
              <w:rPr>
                <w:rFonts w:ascii="Times New Roman" w:hAnsi="Times New Roman"/>
                <w:b/>
                <w:bCs/>
                <w:sz w:val="24"/>
                <w:szCs w:val="24"/>
              </w:rPr>
              <w:t>Деньги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94048BA" w14:textId="77777777" w:rsidR="00546914" w:rsidRPr="00E61D3D" w:rsidRDefault="00546914" w:rsidP="00B7634F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8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425CE">
              <w:rPr>
                <w:rFonts w:ascii="Times New Roman" w:hAnsi="Times New Roman"/>
                <w:b/>
                <w:sz w:val="24"/>
                <w:szCs w:val="24"/>
              </w:rPr>
              <w:t>410014676251568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(Светлана Николаевна Ю.) </w:t>
            </w:r>
          </w:p>
        </w:tc>
      </w:tr>
      <w:tr w:rsidR="00546914" w:rsidRPr="00C425CE" w14:paraId="4BD699F8" w14:textId="77777777" w:rsidTr="00B7634F">
        <w:trPr>
          <w:trHeight w:val="266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1E7CE61" w14:textId="77777777" w:rsidR="00546914" w:rsidRPr="00C425CE" w:rsidRDefault="00546914" w:rsidP="00B7634F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C425CE">
              <w:rPr>
                <w:rFonts w:ascii="Times New Roman" w:hAnsi="Times New Roman"/>
                <w:b/>
                <w:bCs/>
                <w:sz w:val="24"/>
                <w:szCs w:val="24"/>
              </w:rPr>
              <w:t>Visa Qiwi Wallet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64E54D62" w14:textId="77777777" w:rsidR="00546914" w:rsidRPr="00C425CE" w:rsidRDefault="00546914" w:rsidP="00B7634F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C425CE">
              <w:rPr>
                <w:rFonts w:ascii="Times New Roman" w:hAnsi="Times New Roman"/>
                <w:b/>
                <w:bCs/>
                <w:sz w:val="24"/>
                <w:szCs w:val="24"/>
              </w:rPr>
              <w:t>+79617956392</w:t>
            </w:r>
          </w:p>
        </w:tc>
      </w:tr>
      <w:tr w:rsidR="00546914" w:rsidRPr="00C425CE" w14:paraId="42036F7A" w14:textId="77777777" w:rsidTr="00B7634F">
        <w:trPr>
          <w:trHeight w:val="26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DD921E" w14:textId="77777777" w:rsidR="00546914" w:rsidRPr="00C425CE" w:rsidRDefault="00546914" w:rsidP="00B7634F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0"/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</w:pPr>
            <w:r w:rsidRPr="00C425CE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>Карта</w:t>
            </w:r>
            <w:r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r w:rsidRPr="00C425CE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>Сбербанка (Viza)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3B4645" w14:textId="77777777" w:rsidR="00546914" w:rsidRPr="00C425CE" w:rsidRDefault="00546914" w:rsidP="00B7634F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8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53F01">
              <w:rPr>
                <w:rFonts w:ascii="Times New Roman" w:hAnsi="Times New Roman"/>
                <w:b/>
                <w:bCs/>
                <w:sz w:val="24"/>
                <w:szCs w:val="24"/>
              </w:rPr>
              <w:t>4276 4100 1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737</w:t>
            </w:r>
            <w:r w:rsidRPr="00A53F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84</w:t>
            </w:r>
            <w:r w:rsidRPr="00A53F01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 (Александр Дмитриевич Ю.)</w:t>
            </w:r>
          </w:p>
        </w:tc>
      </w:tr>
      <w:tr w:rsidR="00546914" w:rsidRPr="00C425CE" w14:paraId="56916106" w14:textId="77777777" w:rsidTr="00B7634F">
        <w:trPr>
          <w:trHeight w:val="26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D884D0" w14:textId="77777777" w:rsidR="00546914" w:rsidRPr="00C425CE" w:rsidRDefault="00546914" w:rsidP="00B7634F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0"/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</w:pPr>
            <w:r w:rsidRPr="00C425CE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>Карта</w:t>
            </w:r>
            <w:r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r w:rsidRPr="00C425CE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>Сбербанка (Мир)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6BE086" w14:textId="77777777" w:rsidR="00546914" w:rsidRPr="00E61D3D" w:rsidRDefault="00546914" w:rsidP="00B7634F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8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C425CE">
              <w:rPr>
                <w:rFonts w:ascii="Times New Roman" w:hAnsi="Times New Roman"/>
                <w:b/>
                <w:bCs/>
                <w:sz w:val="24"/>
                <w:szCs w:val="24"/>
              </w:rPr>
              <w:t>2202 2015 0875 0201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(Светлана Николаевна Ю.) (02/23)</w:t>
            </w:r>
          </w:p>
        </w:tc>
      </w:tr>
      <w:tr w:rsidR="00546914" w:rsidRPr="003E7BF3" w14:paraId="2E9C0E48" w14:textId="77777777" w:rsidTr="00B7634F">
        <w:trPr>
          <w:trHeight w:val="26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44160C" w14:textId="77777777" w:rsidR="00546914" w:rsidRPr="009B5206" w:rsidRDefault="00546914" w:rsidP="00B7634F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0"/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>Яндекс Деньги</w:t>
            </w:r>
            <w:r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( </w:t>
            </w:r>
            <w:r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>MasterCard)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0E8F4C" w14:textId="77777777" w:rsidR="00546914" w:rsidRPr="00BB0C5B" w:rsidRDefault="00546914" w:rsidP="00B7634F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8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BB0C5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5599 0050 8707 2117 (Светлана Николаевна Ю.) (11\21)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Svetlana</w:t>
            </w:r>
            <w:r w:rsidRPr="00BB0C5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Iurchuk</w:t>
            </w:r>
          </w:p>
        </w:tc>
      </w:tr>
    </w:tbl>
    <w:p w14:paraId="33DCB86C" w14:textId="77777777" w:rsidR="00466DAE" w:rsidRPr="00466DAE" w:rsidRDefault="00466DAE" w:rsidP="004F05AB">
      <w:pPr>
        <w:rPr>
          <w:rFonts w:ascii="Times New Roman" w:hAnsi="Times New Roman"/>
          <w:sz w:val="24"/>
          <w:szCs w:val="24"/>
          <w:lang w:val="ru-RU"/>
        </w:rPr>
      </w:pPr>
    </w:p>
    <w:p w14:paraId="359BE006" w14:textId="77777777" w:rsidR="00FE2A85" w:rsidRPr="00F541BA" w:rsidRDefault="00FE2A8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  <w:bookmarkStart w:id="1" w:name="page5"/>
      <w:bookmarkEnd w:id="1"/>
    </w:p>
    <w:p w14:paraId="37EE2963" w14:textId="77777777" w:rsidR="00FE2A85" w:rsidRPr="00DD1E10" w:rsidRDefault="00DD1E10" w:rsidP="00546914">
      <w:pPr>
        <w:widowControl w:val="0"/>
        <w:autoSpaceDE w:val="0"/>
        <w:autoSpaceDN w:val="0"/>
        <w:adjustRightInd w:val="0"/>
        <w:spacing w:after="0" w:line="323" w:lineRule="exact"/>
        <w:rPr>
          <w:rFonts w:ascii="Times New Roman" w:hAnsi="Times New Roman"/>
          <w:sz w:val="24"/>
          <w:szCs w:val="24"/>
          <w:lang w:val="ru-RU"/>
        </w:rPr>
      </w:pPr>
      <w:r w:rsidRPr="00DD1E10">
        <w:rPr>
          <w:rFonts w:ascii="Times New Roman" w:hAnsi="Times New Roman"/>
          <w:sz w:val="24"/>
          <w:szCs w:val="24"/>
          <w:lang w:val="ru-RU"/>
        </w:rPr>
        <w:t xml:space="preserve">Участники стран СНГ, кроме Украины могут без процентов перечислить взнос на Киви-кошелек по номеру телефона +79617956392. </w:t>
      </w:r>
    </w:p>
    <w:p w14:paraId="46B68153" w14:textId="77777777" w:rsidR="00FE2A85" w:rsidRPr="00A442E8" w:rsidRDefault="00FE2A8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14:paraId="628C1621" w14:textId="77777777" w:rsidR="00FE2A85" w:rsidRPr="00A442E8" w:rsidRDefault="00FE2A85">
      <w:pPr>
        <w:widowControl w:val="0"/>
        <w:autoSpaceDE w:val="0"/>
        <w:autoSpaceDN w:val="0"/>
        <w:adjustRightInd w:val="0"/>
        <w:spacing w:after="0" w:line="262" w:lineRule="exact"/>
        <w:rPr>
          <w:rFonts w:ascii="Times New Roman" w:hAnsi="Times New Roman"/>
          <w:sz w:val="24"/>
          <w:szCs w:val="24"/>
          <w:lang w:val="ru-RU"/>
        </w:rPr>
      </w:pPr>
    </w:p>
    <w:p w14:paraId="3339ED0B" w14:textId="77777777" w:rsidR="00FE2A85" w:rsidRPr="00A442E8" w:rsidRDefault="00EA555B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sz w:val="24"/>
          <w:szCs w:val="24"/>
          <w:lang w:val="ru-RU"/>
        </w:rPr>
      </w:pPr>
      <w:r w:rsidRPr="00A442E8">
        <w:rPr>
          <w:rFonts w:ascii="Times New Roman" w:hAnsi="Times New Roman"/>
          <w:b/>
          <w:bCs/>
          <w:sz w:val="24"/>
          <w:szCs w:val="24"/>
          <w:lang w:val="ru-RU"/>
        </w:rPr>
        <w:t>Реквизиты для банковского перевода</w:t>
      </w:r>
    </w:p>
    <w:p w14:paraId="50479EE7" w14:textId="77777777" w:rsidR="006152C6" w:rsidRPr="00CB0F64" w:rsidRDefault="006152C6" w:rsidP="006152C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B311C2">
        <w:rPr>
          <w:rFonts w:ascii="Times New Roman" w:eastAsia="Calibri" w:hAnsi="Times New Roman"/>
          <w:color w:val="000000"/>
          <w:sz w:val="24"/>
          <w:szCs w:val="24"/>
        </w:rPr>
        <w:t>Forpaymentsfromabroad</w:t>
      </w:r>
      <w:r w:rsidRPr="00CB0F64">
        <w:rPr>
          <w:rFonts w:ascii="Times New Roman" w:eastAsia="Calibri" w:hAnsi="Times New Roman"/>
          <w:color w:val="000000"/>
          <w:sz w:val="24"/>
          <w:szCs w:val="24"/>
          <w:lang w:val="ru-RU"/>
        </w:rPr>
        <w:t>:</w:t>
      </w:r>
    </w:p>
    <w:p w14:paraId="66A7F0F0" w14:textId="77777777" w:rsidR="006152C6" w:rsidRPr="00FA721F" w:rsidRDefault="006152C6" w:rsidP="006152C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FA721F">
        <w:rPr>
          <w:rFonts w:ascii="Times New Roman" w:eastAsia="Calibri" w:hAnsi="Times New Roman"/>
          <w:color w:val="000000"/>
          <w:sz w:val="24"/>
          <w:szCs w:val="24"/>
        </w:rPr>
        <w:t>IBAN:</w:t>
      </w:r>
      <w:r w:rsidRPr="00FA721F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 CZ57 0300 0000 0002 8888 5820</w:t>
      </w:r>
    </w:p>
    <w:p w14:paraId="53D30C0A" w14:textId="77777777" w:rsidR="006152C6" w:rsidRPr="00FA721F" w:rsidRDefault="006152C6" w:rsidP="006152C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FA721F">
        <w:rPr>
          <w:rFonts w:ascii="Times New Roman" w:eastAsia="Calibri" w:hAnsi="Times New Roman"/>
          <w:color w:val="000000"/>
          <w:sz w:val="24"/>
          <w:szCs w:val="24"/>
        </w:rPr>
        <w:t xml:space="preserve">SWIFT: </w:t>
      </w:r>
      <w:r w:rsidRPr="00FA721F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CEKOCZPP</w:t>
      </w:r>
    </w:p>
    <w:p w14:paraId="6281C834" w14:textId="77777777" w:rsidR="006152C6" w:rsidRPr="00FA721F" w:rsidRDefault="006152C6" w:rsidP="006152C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FA721F">
        <w:rPr>
          <w:rFonts w:ascii="Times New Roman" w:eastAsia="Calibri" w:hAnsi="Times New Roman"/>
          <w:color w:val="000000"/>
          <w:sz w:val="24"/>
          <w:szCs w:val="24"/>
        </w:rPr>
        <w:t xml:space="preserve">Name of the bank: </w:t>
      </w:r>
      <w:r w:rsidRPr="00FA721F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Československá obchodní banka, a. s.</w:t>
      </w:r>
      <w:r w:rsidRPr="00FA721F">
        <w:rPr>
          <w:rFonts w:ascii="Times New Roman" w:eastAsia="Calibri" w:hAnsi="Times New Roman"/>
          <w:color w:val="000000"/>
          <w:sz w:val="24"/>
          <w:szCs w:val="24"/>
        </w:rPr>
        <w:t>.</w:t>
      </w:r>
    </w:p>
    <w:p w14:paraId="27EA544D" w14:textId="77777777" w:rsidR="006152C6" w:rsidRPr="00FA721F" w:rsidRDefault="006152C6" w:rsidP="006152C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  <w:r w:rsidRPr="00FA721F">
        <w:rPr>
          <w:rFonts w:ascii="Times New Roman" w:eastAsia="Calibri" w:hAnsi="Times New Roman"/>
          <w:color w:val="000000"/>
          <w:sz w:val="24"/>
          <w:szCs w:val="24"/>
        </w:rPr>
        <w:t xml:space="preserve">Legal address: </w:t>
      </w:r>
      <w:r w:rsidRPr="00FA721F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Radlická 333/150, 150 57 Praha 5</w:t>
      </w:r>
    </w:p>
    <w:p w14:paraId="63B0C68B" w14:textId="77777777" w:rsidR="006152C6" w:rsidRPr="00FA721F" w:rsidRDefault="006152C6" w:rsidP="006152C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FA721F">
        <w:rPr>
          <w:rFonts w:ascii="Times New Roman" w:eastAsia="Calibri" w:hAnsi="Times New Roman"/>
          <w:color w:val="000000"/>
          <w:sz w:val="24"/>
          <w:szCs w:val="24"/>
        </w:rPr>
        <w:t xml:space="preserve">Account owner: </w:t>
      </w:r>
      <w:r w:rsidRPr="00FA721F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 VILLA FLORA s.r.o</w:t>
      </w:r>
    </w:p>
    <w:p w14:paraId="0FBDA1A9" w14:textId="77777777" w:rsidR="006152C6" w:rsidRPr="00FA721F" w:rsidRDefault="006152C6" w:rsidP="006152C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FA721F">
        <w:rPr>
          <w:rFonts w:ascii="Times New Roman" w:eastAsia="Calibri" w:hAnsi="Times New Roman"/>
          <w:color w:val="000000"/>
          <w:sz w:val="24"/>
          <w:szCs w:val="24"/>
        </w:rPr>
        <w:t xml:space="preserve">The legal owner of the account: </w:t>
      </w:r>
      <w:r w:rsidRPr="00FA721F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Masarykova třida 668/29, Teplice, 415 01 Czech Republic</w:t>
      </w:r>
      <w:r w:rsidRPr="00FA721F">
        <w:rPr>
          <w:rFonts w:ascii="Times New Roman" w:eastAsia="Calibri" w:hAnsi="Times New Roman"/>
          <w:color w:val="000000"/>
          <w:sz w:val="24"/>
          <w:szCs w:val="24"/>
        </w:rPr>
        <w:t>.</w:t>
      </w:r>
    </w:p>
    <w:p w14:paraId="78EF77BB" w14:textId="77777777" w:rsidR="006152C6" w:rsidRPr="00FA721F" w:rsidRDefault="006152C6" w:rsidP="006152C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FA721F">
        <w:rPr>
          <w:rFonts w:ascii="Times New Roman" w:eastAsia="Calibri" w:hAnsi="Times New Roman"/>
          <w:color w:val="000000"/>
          <w:sz w:val="24"/>
          <w:szCs w:val="24"/>
        </w:rPr>
        <w:t>Comment on payment: Your name, first name, date of birth</w:t>
      </w:r>
    </w:p>
    <w:p w14:paraId="15D128A3" w14:textId="77777777" w:rsidR="006152C6" w:rsidRPr="00B311C2" w:rsidRDefault="006152C6" w:rsidP="006152C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FA721F">
        <w:rPr>
          <w:rFonts w:ascii="Times New Roman" w:eastAsia="Calibri" w:hAnsi="Times New Roman"/>
          <w:color w:val="000000"/>
          <w:sz w:val="24"/>
          <w:szCs w:val="24"/>
        </w:rPr>
        <w:t>Currency of account: Czech Koruna (CZK)</w:t>
      </w:r>
    </w:p>
    <w:p w14:paraId="1410B7AE" w14:textId="77777777" w:rsidR="006152C6" w:rsidRPr="006152C6" w:rsidRDefault="006152C6" w:rsidP="006152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6152C6">
        <w:rPr>
          <w:rFonts w:ascii="Times New Roman" w:eastAsia="Calibri" w:hAnsi="Times New Roman"/>
          <w:color w:val="000000"/>
          <w:sz w:val="24"/>
          <w:szCs w:val="24"/>
          <w:lang w:val="ru-RU"/>
        </w:rPr>
        <w:t>Комментарий к платежу: Ваша фамилия, имя, дата рождения</w:t>
      </w:r>
    </w:p>
    <w:p w14:paraId="6063461B" w14:textId="77777777" w:rsidR="006152C6" w:rsidRPr="006152C6" w:rsidRDefault="006152C6" w:rsidP="006152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6152C6">
        <w:rPr>
          <w:rFonts w:ascii="Times New Roman" w:eastAsia="Calibri" w:hAnsi="Times New Roman"/>
          <w:color w:val="000000"/>
          <w:sz w:val="24"/>
          <w:szCs w:val="24"/>
          <w:lang w:val="ru-RU"/>
        </w:rPr>
        <w:t>Валюта счета: Чешская крона (</w:t>
      </w:r>
      <w:r w:rsidRPr="009F2D99">
        <w:rPr>
          <w:rFonts w:ascii="Times New Roman" w:eastAsia="Calibri" w:hAnsi="Times New Roman"/>
          <w:color w:val="000000"/>
          <w:sz w:val="24"/>
          <w:szCs w:val="24"/>
        </w:rPr>
        <w:t>CZK</w:t>
      </w:r>
      <w:r w:rsidRPr="006152C6">
        <w:rPr>
          <w:rFonts w:ascii="Times New Roman" w:eastAsia="Calibri" w:hAnsi="Times New Roman"/>
          <w:color w:val="000000"/>
          <w:sz w:val="24"/>
          <w:szCs w:val="24"/>
          <w:lang w:val="ru-RU"/>
        </w:rPr>
        <w:t>)</w:t>
      </w:r>
    </w:p>
    <w:p w14:paraId="5B8566FA" w14:textId="77777777" w:rsidR="002D763C" w:rsidRDefault="002D763C">
      <w:pPr>
        <w:widowControl w:val="0"/>
        <w:overflowPunct w:val="0"/>
        <w:autoSpaceDE w:val="0"/>
        <w:autoSpaceDN w:val="0"/>
        <w:adjustRightInd w:val="0"/>
        <w:spacing w:after="0" w:line="279" w:lineRule="auto"/>
        <w:ind w:left="120" w:right="3180"/>
        <w:rPr>
          <w:rFonts w:ascii="Times New Roman" w:hAnsi="Times New Roman"/>
          <w:sz w:val="24"/>
          <w:szCs w:val="24"/>
          <w:lang w:val="ru-RU"/>
        </w:rPr>
      </w:pPr>
    </w:p>
    <w:p w14:paraId="27CC779D" w14:textId="77777777" w:rsidR="002D763C" w:rsidRDefault="002D763C">
      <w:pPr>
        <w:widowControl w:val="0"/>
        <w:overflowPunct w:val="0"/>
        <w:autoSpaceDE w:val="0"/>
        <w:autoSpaceDN w:val="0"/>
        <w:adjustRightInd w:val="0"/>
        <w:spacing w:after="0" w:line="279" w:lineRule="auto"/>
        <w:ind w:left="120" w:right="3180"/>
        <w:rPr>
          <w:rFonts w:ascii="Times New Roman" w:hAnsi="Times New Roman"/>
          <w:sz w:val="24"/>
          <w:szCs w:val="24"/>
          <w:lang w:val="ru-RU"/>
        </w:rPr>
      </w:pPr>
    </w:p>
    <w:p w14:paraId="6A158000" w14:textId="77777777" w:rsidR="002D763C" w:rsidRDefault="002D763C">
      <w:pPr>
        <w:widowControl w:val="0"/>
        <w:overflowPunct w:val="0"/>
        <w:autoSpaceDE w:val="0"/>
        <w:autoSpaceDN w:val="0"/>
        <w:adjustRightInd w:val="0"/>
        <w:spacing w:after="0" w:line="279" w:lineRule="auto"/>
        <w:ind w:left="120" w:right="3180"/>
        <w:rPr>
          <w:rFonts w:ascii="Times New Roman" w:hAnsi="Times New Roman"/>
          <w:sz w:val="24"/>
          <w:szCs w:val="24"/>
          <w:lang w:val="ru-RU"/>
        </w:rPr>
      </w:pPr>
    </w:p>
    <w:p w14:paraId="55DC6228" w14:textId="77777777" w:rsidR="002D763C" w:rsidRPr="00A442E8" w:rsidRDefault="002D76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sectPr w:rsidR="002D763C" w:rsidRPr="00A442E8" w:rsidSect="00A06DC9">
      <w:pgSz w:w="11906" w:h="16838"/>
      <w:pgMar w:top="1113" w:right="740" w:bottom="1440" w:left="1580" w:header="720" w:footer="720" w:gutter="0"/>
      <w:cols w:space="720" w:equalWidth="0">
        <w:col w:w="9580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29"/>
    <w:multiLevelType w:val="hybridMultilevel"/>
    <w:tmpl w:val="00004823"/>
    <w:lvl w:ilvl="0" w:tplc="000018B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2CD6"/>
    <w:multiLevelType w:val="hybridMultilevel"/>
    <w:tmpl w:val="000072AE"/>
    <w:lvl w:ilvl="0" w:tplc="000069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5F90"/>
    <w:multiLevelType w:val="hybridMultilevel"/>
    <w:tmpl w:val="00001649"/>
    <w:lvl w:ilvl="0" w:tplc="00006DF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6784"/>
    <w:multiLevelType w:val="hybridMultilevel"/>
    <w:tmpl w:val="00004AE1"/>
    <w:lvl w:ilvl="0" w:tplc="00003D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F3102CD"/>
    <w:multiLevelType w:val="hybridMultilevel"/>
    <w:tmpl w:val="1120566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8995B1B"/>
    <w:multiLevelType w:val="hybridMultilevel"/>
    <w:tmpl w:val="AB1CD3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2A70D9"/>
    <w:multiLevelType w:val="multilevel"/>
    <w:tmpl w:val="2A8C9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3003707"/>
    <w:multiLevelType w:val="multilevel"/>
    <w:tmpl w:val="7F904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4C643F6"/>
    <w:multiLevelType w:val="hybridMultilevel"/>
    <w:tmpl w:val="1F4C2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144F8B"/>
    <w:multiLevelType w:val="multilevel"/>
    <w:tmpl w:val="A3A22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7BF1C29"/>
    <w:multiLevelType w:val="hybridMultilevel"/>
    <w:tmpl w:val="74648B68"/>
    <w:lvl w:ilvl="0" w:tplc="AE768FD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871A7B"/>
    <w:multiLevelType w:val="multilevel"/>
    <w:tmpl w:val="37F4E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F84577"/>
    <w:multiLevelType w:val="multilevel"/>
    <w:tmpl w:val="4394D484"/>
    <w:lvl w:ilvl="0">
      <w:start w:val="1"/>
      <w:numFmt w:val="bullet"/>
      <w:lvlText w:val=""/>
      <w:lvlJc w:val="left"/>
      <w:pPr>
        <w:tabs>
          <w:tab w:val="num" w:pos="2061"/>
        </w:tabs>
        <w:ind w:left="2061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2781"/>
        </w:tabs>
        <w:ind w:left="2781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4221"/>
        </w:tabs>
        <w:ind w:left="4221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661"/>
        </w:tabs>
        <w:ind w:left="5661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381"/>
        </w:tabs>
        <w:ind w:left="6381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7101"/>
        </w:tabs>
        <w:ind w:left="7101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821"/>
        </w:tabs>
        <w:ind w:left="7821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682A57A1"/>
    <w:multiLevelType w:val="hybridMultilevel"/>
    <w:tmpl w:val="1120566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6C067F5B"/>
    <w:multiLevelType w:val="hybridMultilevel"/>
    <w:tmpl w:val="EF7875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8B21EF"/>
    <w:multiLevelType w:val="hybridMultilevel"/>
    <w:tmpl w:val="E14232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9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5"/>
  </w:num>
  <w:num w:numId="10">
    <w:abstractNumId w:val="11"/>
  </w:num>
  <w:num w:numId="11">
    <w:abstractNumId w:val="8"/>
  </w:num>
  <w:num w:numId="12">
    <w:abstractNumId w:val="12"/>
  </w:num>
  <w:num w:numId="13">
    <w:abstractNumId w:val="7"/>
  </w:num>
  <w:num w:numId="14">
    <w:abstractNumId w:val="6"/>
  </w:num>
  <w:num w:numId="15">
    <w:abstractNumId w:val="15"/>
  </w:num>
  <w:num w:numId="16">
    <w:abstractNumId w:val="10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attachedTemplate r:id="rId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565"/>
    <w:rsid w:val="000030A2"/>
    <w:rsid w:val="0002607D"/>
    <w:rsid w:val="00147DFE"/>
    <w:rsid w:val="00186AB0"/>
    <w:rsid w:val="002729AF"/>
    <w:rsid w:val="002A6FAD"/>
    <w:rsid w:val="002B037B"/>
    <w:rsid w:val="002C780F"/>
    <w:rsid w:val="002D763C"/>
    <w:rsid w:val="002F6F50"/>
    <w:rsid w:val="00302105"/>
    <w:rsid w:val="00373B1F"/>
    <w:rsid w:val="003A34D4"/>
    <w:rsid w:val="003C45FD"/>
    <w:rsid w:val="003E7BF3"/>
    <w:rsid w:val="003F0035"/>
    <w:rsid w:val="003F1EFC"/>
    <w:rsid w:val="00407BA7"/>
    <w:rsid w:val="00466DAE"/>
    <w:rsid w:val="004C5637"/>
    <w:rsid w:val="004F05AB"/>
    <w:rsid w:val="0051739E"/>
    <w:rsid w:val="005239B0"/>
    <w:rsid w:val="00531B56"/>
    <w:rsid w:val="00532A88"/>
    <w:rsid w:val="00546914"/>
    <w:rsid w:val="00555A82"/>
    <w:rsid w:val="005E188B"/>
    <w:rsid w:val="005E451E"/>
    <w:rsid w:val="006152C6"/>
    <w:rsid w:val="00622334"/>
    <w:rsid w:val="00624197"/>
    <w:rsid w:val="006626E7"/>
    <w:rsid w:val="006B581A"/>
    <w:rsid w:val="006F21C0"/>
    <w:rsid w:val="006F62FE"/>
    <w:rsid w:val="00714325"/>
    <w:rsid w:val="00716EBC"/>
    <w:rsid w:val="00724C78"/>
    <w:rsid w:val="00724FF0"/>
    <w:rsid w:val="007361DA"/>
    <w:rsid w:val="00745606"/>
    <w:rsid w:val="007679B9"/>
    <w:rsid w:val="007B44BE"/>
    <w:rsid w:val="007B5579"/>
    <w:rsid w:val="007C6E50"/>
    <w:rsid w:val="007D06CD"/>
    <w:rsid w:val="008734DC"/>
    <w:rsid w:val="008C0093"/>
    <w:rsid w:val="008F70E4"/>
    <w:rsid w:val="009529F0"/>
    <w:rsid w:val="00960391"/>
    <w:rsid w:val="009E1369"/>
    <w:rsid w:val="00A06DC9"/>
    <w:rsid w:val="00A30297"/>
    <w:rsid w:val="00A4035D"/>
    <w:rsid w:val="00A442E8"/>
    <w:rsid w:val="00A5232C"/>
    <w:rsid w:val="00A579DE"/>
    <w:rsid w:val="00A759CD"/>
    <w:rsid w:val="00A879C4"/>
    <w:rsid w:val="00AD6EC8"/>
    <w:rsid w:val="00AE1578"/>
    <w:rsid w:val="00AE1FE5"/>
    <w:rsid w:val="00AE3995"/>
    <w:rsid w:val="00AE61B0"/>
    <w:rsid w:val="00AF1D7A"/>
    <w:rsid w:val="00B05F12"/>
    <w:rsid w:val="00B10761"/>
    <w:rsid w:val="00B5671A"/>
    <w:rsid w:val="00B571E5"/>
    <w:rsid w:val="00B739D5"/>
    <w:rsid w:val="00B752C2"/>
    <w:rsid w:val="00B7634F"/>
    <w:rsid w:val="00BB63BF"/>
    <w:rsid w:val="00BF1D67"/>
    <w:rsid w:val="00C26868"/>
    <w:rsid w:val="00C56C9C"/>
    <w:rsid w:val="00C6230D"/>
    <w:rsid w:val="00C83597"/>
    <w:rsid w:val="00C83EF6"/>
    <w:rsid w:val="00CA1E73"/>
    <w:rsid w:val="00CB0F64"/>
    <w:rsid w:val="00CE66B4"/>
    <w:rsid w:val="00D04E8D"/>
    <w:rsid w:val="00D05B12"/>
    <w:rsid w:val="00DD1E10"/>
    <w:rsid w:val="00DE1AF1"/>
    <w:rsid w:val="00E02148"/>
    <w:rsid w:val="00E271D8"/>
    <w:rsid w:val="00E54F98"/>
    <w:rsid w:val="00E81B76"/>
    <w:rsid w:val="00EA555B"/>
    <w:rsid w:val="00F0274F"/>
    <w:rsid w:val="00F23565"/>
    <w:rsid w:val="00F303A8"/>
    <w:rsid w:val="00F541BA"/>
    <w:rsid w:val="00F87AE1"/>
    <w:rsid w:val="00FC0C3E"/>
    <w:rsid w:val="00FE2A85"/>
    <w:rsid w:val="00FE460A"/>
    <w:rsid w:val="00FF5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7CA131"/>
  <w15:chartTrackingRefBased/>
  <w15:docId w15:val="{8B356E4F-7CB3-4471-8FA0-2AE8B24D5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6EBC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373B1F"/>
    <w:rPr>
      <w:color w:val="0000FF"/>
      <w:u w:val="single"/>
    </w:rPr>
  </w:style>
  <w:style w:type="table" w:customStyle="1" w:styleId="111">
    <w:name w:val="Сетка таблицы111"/>
    <w:basedOn w:val="a1"/>
    <w:next w:val="a4"/>
    <w:uiPriority w:val="59"/>
    <w:rsid w:val="00E02148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E021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B0F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CB0F64"/>
    <w:rPr>
      <w:rFonts w:ascii="Tahoma" w:hAnsi="Tahoma" w:cs="Tahoma"/>
      <w:sz w:val="16"/>
      <w:szCs w:val="16"/>
      <w:lang w:val="en-US" w:eastAsia="en-US"/>
    </w:rPr>
  </w:style>
  <w:style w:type="paragraph" w:styleId="a7">
    <w:name w:val="List Paragraph"/>
    <w:basedOn w:val="a"/>
    <w:uiPriority w:val="34"/>
    <w:qFormat/>
    <w:rsid w:val="00A879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88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43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0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2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esna&#1072;777@gmail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perspektiva-plus.pro/index.php/konkursy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&#1080;&#1102;&#1083;&#1100;%2020\&#1082;&#1086;&#1085;&#1082;%20&#1074;&#1086;&#1082;&#1072;&#1083;&#1080;&#1089;&#1090;&#1086;&#1074;%20&#1080;&#1102;&#1083;&#1100;%202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BF2C0D25-D49D-4B23-A6B4-B72A355D5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конк вокалистов июль 20</Template>
  <TotalTime>0</TotalTime>
  <Pages>5</Pages>
  <Words>1173</Words>
  <Characters>6690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7848</CharactersWithSpaces>
  <SharedDoc>false</SharedDoc>
  <HLinks>
    <vt:vector size="12" baseType="variant">
      <vt:variant>
        <vt:i4>6423619</vt:i4>
      </vt:variant>
      <vt:variant>
        <vt:i4>3</vt:i4>
      </vt:variant>
      <vt:variant>
        <vt:i4>0</vt:i4>
      </vt:variant>
      <vt:variant>
        <vt:i4>5</vt:i4>
      </vt:variant>
      <vt:variant>
        <vt:lpwstr>mailto:vesnaа777@gmail.com</vt:lpwstr>
      </vt:variant>
      <vt:variant>
        <vt:lpwstr/>
      </vt:variant>
      <vt:variant>
        <vt:i4>2162723</vt:i4>
      </vt:variant>
      <vt:variant>
        <vt:i4>0</vt:i4>
      </vt:variant>
      <vt:variant>
        <vt:i4>0</vt:i4>
      </vt:variant>
      <vt:variant>
        <vt:i4>5</vt:i4>
      </vt:variant>
      <vt:variant>
        <vt:lpwstr>http://perspektiva-plus.pro/index.php/konkursy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Oleg</cp:lastModifiedBy>
  <cp:revision>2</cp:revision>
  <dcterms:created xsi:type="dcterms:W3CDTF">2021-03-08T10:11:00Z</dcterms:created>
  <dcterms:modified xsi:type="dcterms:W3CDTF">2021-03-08T10:11:00Z</dcterms:modified>
</cp:coreProperties>
</file>